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96" w:type="dxa"/>
        <w:tblInd w:w="1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25"/>
        <w:gridCol w:w="5103"/>
        <w:gridCol w:w="2268"/>
      </w:tblGrid>
      <w:tr w:rsidR="00A2417A" w14:paraId="3E08429D" w14:textId="77777777" w:rsidTr="008333FF">
        <w:trPr>
          <w:trHeight w:hRule="exact" w:val="567"/>
        </w:trPr>
        <w:tc>
          <w:tcPr>
            <w:tcW w:w="232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top w:w="57" w:type="dxa"/>
            </w:tcMar>
            <w:vAlign w:val="center"/>
          </w:tcPr>
          <w:p w14:paraId="6B5E5B65" w14:textId="77777777" w:rsidR="00A2417A" w:rsidRDefault="00A2417A" w:rsidP="008333FF">
            <w:pPr>
              <w:ind w:hanging="13"/>
              <w:jc w:val="center"/>
              <w:rPr>
                <w:rFonts w:ascii="Arial" w:hAnsi="Arial" w:cs="Arial"/>
                <w:b/>
                <w:bCs/>
                <w:sz w:val="22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bCs/>
                <w:sz w:val="22"/>
              </w:rPr>
              <w:t>Číslo dokladu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57" w:type="dxa"/>
            </w:tcMar>
            <w:vAlign w:val="center"/>
          </w:tcPr>
          <w:p w14:paraId="1DE517E5" w14:textId="77777777" w:rsidR="00A2417A" w:rsidRDefault="00A2417A" w:rsidP="008333FF">
            <w:pPr>
              <w:pStyle w:val="Nadpis9"/>
              <w:ind w:firstLine="0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Název dokladu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tcMar>
              <w:top w:w="57" w:type="dxa"/>
            </w:tcMar>
            <w:vAlign w:val="center"/>
          </w:tcPr>
          <w:p w14:paraId="78D27CBC" w14:textId="77777777" w:rsidR="00A2417A" w:rsidRDefault="00A2417A" w:rsidP="008333FF">
            <w:pPr>
              <w:ind w:firstLine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Poznámka</w:t>
            </w:r>
          </w:p>
        </w:tc>
      </w:tr>
      <w:tr w:rsidR="009F5A5D" w14:paraId="6930226A" w14:textId="77777777" w:rsidTr="008333FF">
        <w:trPr>
          <w:trHeight w:hRule="exact" w:val="397"/>
        </w:trPr>
        <w:tc>
          <w:tcPr>
            <w:tcW w:w="2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  <w:vAlign w:val="center"/>
          </w:tcPr>
          <w:p w14:paraId="5DF066DC" w14:textId="77777777" w:rsidR="009F5A5D" w:rsidRPr="006F61F5" w:rsidRDefault="00A312F7" w:rsidP="002D3C2F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" w:name="HLAVNIKOD2"/>
            <w:bookmarkEnd w:id="1"/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BD4119">
              <w:rPr>
                <w:rFonts w:ascii="Arial" w:hAnsi="Arial" w:cs="Arial"/>
                <w:sz w:val="20"/>
                <w:szCs w:val="20"/>
              </w:rPr>
              <w:t>22</w:t>
            </w:r>
            <w:r>
              <w:rPr>
                <w:rFonts w:ascii="Arial" w:hAnsi="Arial" w:cs="Arial"/>
                <w:sz w:val="20"/>
                <w:szCs w:val="20"/>
              </w:rPr>
              <w:t>00</w:t>
            </w:r>
            <w:r w:rsidR="00BD4119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/01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  <w:vAlign w:val="center"/>
          </w:tcPr>
          <w:p w14:paraId="6AA7005A" w14:textId="77777777" w:rsidR="009F5A5D" w:rsidRPr="006F61F5" w:rsidRDefault="00A85B73" w:rsidP="00656022">
            <w:pPr>
              <w:tabs>
                <w:tab w:val="left" w:pos="441"/>
                <w:tab w:val="left" w:pos="724"/>
              </w:tabs>
              <w:ind w:left="441" w:hanging="44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F61F5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="006F61F5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6F61F5">
              <w:rPr>
                <w:rFonts w:ascii="Arial" w:hAnsi="Arial" w:cs="Arial"/>
                <w:sz w:val="20"/>
                <w:szCs w:val="20"/>
              </w:rPr>
              <w:t>Technická zpráva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57" w:type="dxa"/>
            </w:tcMar>
            <w:vAlign w:val="center"/>
          </w:tcPr>
          <w:p w14:paraId="23C57542" w14:textId="77777777" w:rsidR="009F5A5D" w:rsidRPr="006D0703" w:rsidRDefault="009F5A5D" w:rsidP="006D0703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D3C8E" w14:paraId="74849537" w14:textId="77777777" w:rsidTr="008333FF">
        <w:trPr>
          <w:trHeight w:hRule="exact" w:val="397"/>
        </w:trPr>
        <w:tc>
          <w:tcPr>
            <w:tcW w:w="2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  <w:vAlign w:val="center"/>
          </w:tcPr>
          <w:p w14:paraId="76A53A9C" w14:textId="77777777" w:rsidR="006D3C8E" w:rsidRPr="006F61F5" w:rsidRDefault="00BD4119" w:rsidP="002D3C2F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P22001/02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  <w:vAlign w:val="center"/>
          </w:tcPr>
          <w:p w14:paraId="3BC66769" w14:textId="77777777" w:rsidR="006D3C8E" w:rsidRPr="006F61F5" w:rsidRDefault="006D3C8E" w:rsidP="00D91E8B">
            <w:pPr>
              <w:tabs>
                <w:tab w:val="left" w:pos="441"/>
                <w:tab w:val="left" w:pos="724"/>
              </w:tabs>
              <w:ind w:left="441" w:hanging="44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F61F5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D91E8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74019">
              <w:rPr>
                <w:rFonts w:ascii="Arial" w:hAnsi="Arial" w:cs="Arial"/>
                <w:sz w:val="20"/>
                <w:szCs w:val="20"/>
              </w:rPr>
              <w:t>Technická specifikace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57" w:type="dxa"/>
            </w:tcMar>
            <w:vAlign w:val="center"/>
          </w:tcPr>
          <w:p w14:paraId="457A00FC" w14:textId="77777777" w:rsidR="006D3C8E" w:rsidRPr="006D0703" w:rsidRDefault="006D3C8E" w:rsidP="006D0703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E297F" w14:paraId="5D965831" w14:textId="77777777" w:rsidTr="008333FF">
        <w:trPr>
          <w:trHeight w:hRule="exact" w:val="397"/>
        </w:trPr>
        <w:tc>
          <w:tcPr>
            <w:tcW w:w="2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  <w:vAlign w:val="center"/>
          </w:tcPr>
          <w:p w14:paraId="1D5D5EBC" w14:textId="77777777" w:rsidR="006E297F" w:rsidRDefault="00BD4119" w:rsidP="002D3C2F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P22001/03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  <w:vAlign w:val="center"/>
          </w:tcPr>
          <w:p w14:paraId="22082099" w14:textId="77777777" w:rsidR="006E297F" w:rsidRPr="006F61F5" w:rsidRDefault="006E297F" w:rsidP="006E297F">
            <w:pPr>
              <w:tabs>
                <w:tab w:val="left" w:pos="441"/>
                <w:tab w:val="left" w:pos="724"/>
              </w:tabs>
              <w:ind w:left="441" w:hanging="441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Půdorys 1.</w:t>
            </w:r>
            <w:r w:rsidR="00A312F7">
              <w:rPr>
                <w:rFonts w:ascii="Arial" w:hAnsi="Arial" w:cs="Arial"/>
                <w:sz w:val="20"/>
                <w:szCs w:val="20"/>
              </w:rPr>
              <w:t>NP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57" w:type="dxa"/>
            </w:tcMar>
            <w:vAlign w:val="center"/>
          </w:tcPr>
          <w:p w14:paraId="2CD7604E" w14:textId="77777777" w:rsidR="006E297F" w:rsidRPr="006D0703" w:rsidRDefault="006E297F" w:rsidP="006D0703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34472" w14:paraId="6A320FBF" w14:textId="77777777" w:rsidTr="008333FF">
        <w:trPr>
          <w:trHeight w:hRule="exact" w:val="397"/>
        </w:trPr>
        <w:tc>
          <w:tcPr>
            <w:tcW w:w="2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  <w:vAlign w:val="center"/>
          </w:tcPr>
          <w:p w14:paraId="6BC2310E" w14:textId="77777777" w:rsidR="00334472" w:rsidRPr="006F61F5" w:rsidRDefault="00BD4119" w:rsidP="002D3C2F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P22001/04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  <w:vAlign w:val="center"/>
          </w:tcPr>
          <w:p w14:paraId="13E0DD73" w14:textId="77777777" w:rsidR="00334472" w:rsidRPr="006F61F5" w:rsidRDefault="00B216E1" w:rsidP="002D3C2F">
            <w:pPr>
              <w:tabs>
                <w:tab w:val="left" w:pos="724"/>
              </w:tabs>
              <w:ind w:left="724" w:hanging="724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="00BD4119">
              <w:rPr>
                <w:rFonts w:ascii="Arial" w:hAnsi="Arial" w:cs="Arial"/>
                <w:sz w:val="20"/>
                <w:szCs w:val="20"/>
              </w:rPr>
              <w:t>Půdorys 2.NP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57" w:type="dxa"/>
            </w:tcMar>
            <w:vAlign w:val="center"/>
          </w:tcPr>
          <w:p w14:paraId="349C45E4" w14:textId="77777777" w:rsidR="00334472" w:rsidRPr="006D0703" w:rsidRDefault="00334472" w:rsidP="008333FF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7200" w14:paraId="012D5628" w14:textId="77777777" w:rsidTr="008333FF">
        <w:trPr>
          <w:trHeight w:hRule="exact" w:val="397"/>
        </w:trPr>
        <w:tc>
          <w:tcPr>
            <w:tcW w:w="2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  <w:vAlign w:val="center"/>
          </w:tcPr>
          <w:p w14:paraId="1D92FD03" w14:textId="77777777" w:rsidR="00847200" w:rsidRDefault="00BD4119" w:rsidP="002D3C2F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P22001/05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  <w:vAlign w:val="center"/>
          </w:tcPr>
          <w:p w14:paraId="2B0121C6" w14:textId="77777777" w:rsidR="00847200" w:rsidRDefault="00847200" w:rsidP="002D3C2F">
            <w:pPr>
              <w:tabs>
                <w:tab w:val="left" w:pos="724"/>
              </w:tabs>
              <w:ind w:left="724" w:hanging="724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="00BD4119">
              <w:rPr>
                <w:rFonts w:ascii="Arial" w:hAnsi="Arial" w:cs="Arial"/>
                <w:sz w:val="20"/>
                <w:szCs w:val="20"/>
              </w:rPr>
              <w:t>Řezy a pohledy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57" w:type="dxa"/>
            </w:tcMar>
            <w:vAlign w:val="center"/>
          </w:tcPr>
          <w:p w14:paraId="65797FEB" w14:textId="77777777" w:rsidR="00847200" w:rsidRPr="006D0703" w:rsidRDefault="00847200" w:rsidP="008333FF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7200" w14:paraId="34528F27" w14:textId="77777777" w:rsidTr="008333FF">
        <w:trPr>
          <w:trHeight w:hRule="exact" w:val="397"/>
        </w:trPr>
        <w:tc>
          <w:tcPr>
            <w:tcW w:w="2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  <w:vAlign w:val="center"/>
          </w:tcPr>
          <w:p w14:paraId="434EF2B4" w14:textId="77777777" w:rsidR="00847200" w:rsidRDefault="00BD4119" w:rsidP="002D3C2F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P22001/06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</w:tcMar>
            <w:vAlign w:val="center"/>
          </w:tcPr>
          <w:p w14:paraId="46C1C9BE" w14:textId="77777777" w:rsidR="00847200" w:rsidRDefault="00847200" w:rsidP="00B216E1">
            <w:pPr>
              <w:tabs>
                <w:tab w:val="left" w:pos="724"/>
              </w:tabs>
              <w:ind w:left="724" w:hanging="724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="00A312F7">
              <w:rPr>
                <w:rFonts w:ascii="Arial" w:hAnsi="Arial" w:cs="Arial"/>
                <w:sz w:val="20"/>
                <w:szCs w:val="20"/>
              </w:rPr>
              <w:t>Funkční schéma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57" w:type="dxa"/>
            </w:tcMar>
            <w:vAlign w:val="center"/>
          </w:tcPr>
          <w:p w14:paraId="136567FA" w14:textId="77777777" w:rsidR="00847200" w:rsidRPr="006D0703" w:rsidRDefault="00847200" w:rsidP="008333FF">
            <w:pPr>
              <w:ind w:firstLine="0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E4AA0E2" w14:textId="77777777" w:rsidR="0034314C" w:rsidRDefault="0034314C" w:rsidP="00456A15">
      <w:pPr>
        <w:ind w:firstLine="0"/>
      </w:pPr>
    </w:p>
    <w:p w14:paraId="700AF682" w14:textId="77777777" w:rsidR="00486FBB" w:rsidRDefault="00486FBB" w:rsidP="00456A15">
      <w:pPr>
        <w:ind w:firstLine="0"/>
      </w:pPr>
    </w:p>
    <w:p w14:paraId="6F9FD575" w14:textId="77777777" w:rsidR="00486FBB" w:rsidRDefault="00486FBB" w:rsidP="00956161">
      <w:pPr>
        <w:tabs>
          <w:tab w:val="left" w:pos="1920"/>
        </w:tabs>
        <w:ind w:firstLine="0"/>
      </w:pPr>
    </w:p>
    <w:p w14:paraId="61CCC9A3" w14:textId="77777777" w:rsidR="008678C5" w:rsidRDefault="008678C5" w:rsidP="00956161">
      <w:pPr>
        <w:tabs>
          <w:tab w:val="left" w:pos="1920"/>
        </w:tabs>
        <w:ind w:firstLine="0"/>
      </w:pPr>
    </w:p>
    <w:p w14:paraId="08604DDB" w14:textId="77777777" w:rsidR="008678C5" w:rsidRDefault="008678C5" w:rsidP="00956161">
      <w:pPr>
        <w:tabs>
          <w:tab w:val="left" w:pos="1920"/>
        </w:tabs>
        <w:ind w:firstLine="0"/>
      </w:pPr>
    </w:p>
    <w:p w14:paraId="719783A7" w14:textId="77777777" w:rsidR="008678C5" w:rsidRDefault="008678C5" w:rsidP="00956161">
      <w:pPr>
        <w:tabs>
          <w:tab w:val="left" w:pos="1920"/>
        </w:tabs>
        <w:ind w:firstLine="0"/>
      </w:pPr>
    </w:p>
    <w:p w14:paraId="5CA2873E" w14:textId="77777777" w:rsidR="008678C5" w:rsidRDefault="008678C5" w:rsidP="00956161">
      <w:pPr>
        <w:tabs>
          <w:tab w:val="left" w:pos="1920"/>
        </w:tabs>
        <w:ind w:firstLine="0"/>
      </w:pPr>
    </w:p>
    <w:p w14:paraId="622B2CD0" w14:textId="77777777" w:rsidR="00C90F12" w:rsidRPr="00C90F12" w:rsidRDefault="00C90F12" w:rsidP="00C90F12"/>
    <w:p w14:paraId="2D6318DB" w14:textId="77777777" w:rsidR="00C90F12" w:rsidRPr="00C90F12" w:rsidRDefault="00C90F12" w:rsidP="00C90F12"/>
    <w:p w14:paraId="4DBD559C" w14:textId="77777777" w:rsidR="00C90F12" w:rsidRPr="00C90F12" w:rsidRDefault="00C90F12" w:rsidP="00C90F12"/>
    <w:p w14:paraId="738A2985" w14:textId="77777777" w:rsidR="00C90F12" w:rsidRDefault="00C90F12" w:rsidP="00C90F12"/>
    <w:p w14:paraId="1667CA15" w14:textId="77777777" w:rsidR="00C90F12" w:rsidRDefault="00C90F12" w:rsidP="00C90F12"/>
    <w:tbl>
      <w:tblPr>
        <w:tblpPr w:leftFromText="142" w:rightFromText="142" w:bottomFromText="1134" w:vertAnchor="page" w:horzAnchor="margin" w:tblpXSpec="center" w:tblpY="11569"/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9"/>
        <w:gridCol w:w="639"/>
        <w:gridCol w:w="2130"/>
        <w:gridCol w:w="2275"/>
        <w:gridCol w:w="799"/>
        <w:gridCol w:w="905"/>
        <w:gridCol w:w="1401"/>
      </w:tblGrid>
      <w:tr w:rsidR="00843584" w14:paraId="11629578" w14:textId="77777777" w:rsidTr="00843584">
        <w:trPr>
          <w:trHeight w:val="273"/>
        </w:trPr>
        <w:tc>
          <w:tcPr>
            <w:tcW w:w="2058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C0375C" w14:textId="77777777" w:rsidR="00843584" w:rsidRPr="00D507D3" w:rsidRDefault="00843584" w:rsidP="00843584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507D3">
              <w:rPr>
                <w:rFonts w:ascii="Arial" w:hAnsi="Arial" w:cs="Arial"/>
                <w:sz w:val="18"/>
                <w:szCs w:val="18"/>
              </w:rPr>
              <w:t>Zodp. projektant:</w:t>
            </w:r>
          </w:p>
        </w:tc>
        <w:tc>
          <w:tcPr>
            <w:tcW w:w="2130" w:type="dxa"/>
            <w:tcBorders>
              <w:top w:val="single" w:sz="12" w:space="0" w:color="auto"/>
            </w:tcBorders>
            <w:vAlign w:val="center"/>
          </w:tcPr>
          <w:p w14:paraId="371892F3" w14:textId="77777777" w:rsidR="00843584" w:rsidRPr="00D507D3" w:rsidRDefault="00843584" w:rsidP="00843584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507D3">
              <w:rPr>
                <w:rFonts w:ascii="Arial" w:hAnsi="Arial" w:cs="Arial"/>
                <w:sz w:val="18"/>
                <w:szCs w:val="18"/>
              </w:rPr>
              <w:t>Vypracoval:</w:t>
            </w:r>
          </w:p>
        </w:tc>
        <w:tc>
          <w:tcPr>
            <w:tcW w:w="22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4CA358A" w14:textId="77777777" w:rsidR="00843584" w:rsidRPr="00D507D3" w:rsidRDefault="00843584" w:rsidP="00843584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74D0FE" w14:textId="77777777" w:rsidR="00843584" w:rsidRDefault="00843584" w:rsidP="00843584">
            <w:pPr>
              <w:spacing w:line="288" w:lineRule="auto"/>
              <w:ind w:firstLine="0"/>
              <w:rPr>
                <w:color w:val="1F497D"/>
              </w:rPr>
            </w:pPr>
          </w:p>
          <w:p w14:paraId="48825C4A" w14:textId="77777777" w:rsidR="00843584" w:rsidRPr="00C25357" w:rsidRDefault="00843584" w:rsidP="00843584">
            <w:pPr>
              <w:spacing w:line="288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0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C1B6FAE" w14:textId="77777777" w:rsidR="00843584" w:rsidRDefault="00843584" w:rsidP="0084358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Číslo paré</w:t>
            </w:r>
          </w:p>
          <w:p w14:paraId="53983629" w14:textId="77777777" w:rsidR="00843584" w:rsidRPr="00902D20" w:rsidRDefault="00843584" w:rsidP="00843584">
            <w:pPr>
              <w:ind w:firstLine="0"/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</w:tr>
      <w:tr w:rsidR="00843584" w14:paraId="18A2075E" w14:textId="77777777" w:rsidTr="00843584">
        <w:trPr>
          <w:trHeight w:val="273"/>
        </w:trPr>
        <w:tc>
          <w:tcPr>
            <w:tcW w:w="2058" w:type="dxa"/>
            <w:gridSpan w:val="2"/>
            <w:tcBorders>
              <w:left w:val="single" w:sz="12" w:space="0" w:color="auto"/>
            </w:tcBorders>
            <w:vAlign w:val="center"/>
          </w:tcPr>
          <w:p w14:paraId="0E0CD684" w14:textId="77777777" w:rsidR="00843584" w:rsidRPr="00D507D3" w:rsidRDefault="00843584" w:rsidP="00843584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507D3">
              <w:rPr>
                <w:rFonts w:ascii="Arial" w:hAnsi="Arial" w:cs="Arial"/>
                <w:sz w:val="18"/>
                <w:szCs w:val="18"/>
              </w:rPr>
              <w:t>Ing. Ondřej Křenek</w:t>
            </w:r>
          </w:p>
        </w:tc>
        <w:tc>
          <w:tcPr>
            <w:tcW w:w="2130" w:type="dxa"/>
          </w:tcPr>
          <w:p w14:paraId="1D8E4917" w14:textId="77777777" w:rsidR="00843584" w:rsidRPr="00D507D3" w:rsidRDefault="00843584" w:rsidP="00843584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507D3">
              <w:rPr>
                <w:rFonts w:ascii="Arial" w:hAnsi="Arial" w:cs="Arial"/>
                <w:sz w:val="18"/>
                <w:szCs w:val="18"/>
              </w:rPr>
              <w:t xml:space="preserve">Ing. </w:t>
            </w:r>
            <w:r>
              <w:rPr>
                <w:rFonts w:ascii="Arial" w:hAnsi="Arial" w:cs="Arial"/>
                <w:sz w:val="18"/>
                <w:szCs w:val="18"/>
              </w:rPr>
              <w:t>Ondřej Křenek</w:t>
            </w:r>
          </w:p>
        </w:tc>
        <w:tc>
          <w:tcPr>
            <w:tcW w:w="2275" w:type="dxa"/>
            <w:tcBorders>
              <w:right w:val="single" w:sz="12" w:space="0" w:color="auto"/>
            </w:tcBorders>
          </w:tcPr>
          <w:p w14:paraId="7696C79A" w14:textId="77777777" w:rsidR="00843584" w:rsidRPr="00D507D3" w:rsidRDefault="00843584" w:rsidP="00843584">
            <w:pPr>
              <w:ind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744D65" w14:textId="77777777" w:rsidR="00843584" w:rsidRDefault="00843584" w:rsidP="00843584"/>
        </w:tc>
        <w:tc>
          <w:tcPr>
            <w:tcW w:w="140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5C9C547" w14:textId="77777777" w:rsidR="00843584" w:rsidRDefault="00843584" w:rsidP="00843584"/>
        </w:tc>
      </w:tr>
      <w:tr w:rsidR="00843584" w14:paraId="4ED74715" w14:textId="77777777" w:rsidTr="00843584">
        <w:trPr>
          <w:trHeight w:val="273"/>
        </w:trPr>
        <w:tc>
          <w:tcPr>
            <w:tcW w:w="2058" w:type="dxa"/>
            <w:gridSpan w:val="2"/>
            <w:tcBorders>
              <w:left w:val="single" w:sz="12" w:space="0" w:color="auto"/>
            </w:tcBorders>
            <w:vAlign w:val="center"/>
          </w:tcPr>
          <w:p w14:paraId="1B015B12" w14:textId="77777777" w:rsidR="00843584" w:rsidRPr="000A7959" w:rsidRDefault="00843584" w:rsidP="00843584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p w14:paraId="1E0F84AD" w14:textId="77777777" w:rsidR="00843584" w:rsidRPr="000A7959" w:rsidRDefault="00843584" w:rsidP="00843584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2275" w:type="dxa"/>
            <w:tcBorders>
              <w:right w:val="single" w:sz="12" w:space="0" w:color="auto"/>
            </w:tcBorders>
            <w:vAlign w:val="center"/>
          </w:tcPr>
          <w:p w14:paraId="5461B118" w14:textId="77777777" w:rsidR="00843584" w:rsidRPr="000A7959" w:rsidRDefault="00843584" w:rsidP="00843584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70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2D3D42A" w14:textId="77777777" w:rsidR="00843584" w:rsidRDefault="00843584" w:rsidP="00843584"/>
        </w:tc>
        <w:tc>
          <w:tcPr>
            <w:tcW w:w="140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37F1F0E" w14:textId="77777777" w:rsidR="00843584" w:rsidRDefault="00843584" w:rsidP="00843584"/>
        </w:tc>
      </w:tr>
      <w:tr w:rsidR="00843584" w14:paraId="7DC2C6FC" w14:textId="77777777" w:rsidTr="00843584">
        <w:trPr>
          <w:trHeight w:val="273"/>
        </w:trPr>
        <w:tc>
          <w:tcPr>
            <w:tcW w:w="1419" w:type="dxa"/>
            <w:tcBorders>
              <w:left w:val="single" w:sz="12" w:space="0" w:color="auto"/>
            </w:tcBorders>
            <w:vAlign w:val="center"/>
          </w:tcPr>
          <w:p w14:paraId="33CED928" w14:textId="77777777" w:rsidR="00843584" w:rsidRPr="000A7959" w:rsidRDefault="00843584" w:rsidP="00843584">
            <w:pPr>
              <w:ind w:firstLine="0"/>
              <w:jc w:val="left"/>
              <w:rPr>
                <w:sz w:val="22"/>
                <w:szCs w:val="22"/>
              </w:rPr>
            </w:pPr>
            <w:r w:rsidRPr="000A7959">
              <w:rPr>
                <w:sz w:val="22"/>
                <w:szCs w:val="22"/>
              </w:rPr>
              <w:t>Místo stavby:</w:t>
            </w:r>
          </w:p>
        </w:tc>
        <w:tc>
          <w:tcPr>
            <w:tcW w:w="5044" w:type="dxa"/>
            <w:gridSpan w:val="3"/>
            <w:tcBorders>
              <w:right w:val="single" w:sz="12" w:space="0" w:color="auto"/>
            </w:tcBorders>
            <w:vAlign w:val="center"/>
          </w:tcPr>
          <w:p w14:paraId="216D95EB" w14:textId="77777777" w:rsidR="00843584" w:rsidRPr="00D507D3" w:rsidRDefault="00843584" w:rsidP="00843584">
            <w:pPr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p.č.st. </w:t>
            </w:r>
            <w:r>
              <w:t xml:space="preserve"> </w:t>
            </w:r>
            <w:r w:rsidRPr="00643736">
              <w:rPr>
                <w:rFonts w:ascii="Arial" w:hAnsi="Arial" w:cs="Arial"/>
                <w:sz w:val="20"/>
                <w:szCs w:val="20"/>
              </w:rPr>
              <w:t>. 1661 v k.ú. Nový Jičín - Dolní Předměstí</w:t>
            </w:r>
          </w:p>
        </w:tc>
        <w:tc>
          <w:tcPr>
            <w:tcW w:w="170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41D2FAB" w14:textId="77777777" w:rsidR="00843584" w:rsidRDefault="00843584" w:rsidP="00843584"/>
        </w:tc>
        <w:tc>
          <w:tcPr>
            <w:tcW w:w="140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EBA57AF" w14:textId="77777777" w:rsidR="00843584" w:rsidRDefault="00843584" w:rsidP="00843584"/>
        </w:tc>
      </w:tr>
      <w:tr w:rsidR="00843584" w14:paraId="05AC2607" w14:textId="77777777" w:rsidTr="00843584">
        <w:trPr>
          <w:trHeight w:val="273"/>
        </w:trPr>
        <w:tc>
          <w:tcPr>
            <w:tcW w:w="1419" w:type="dxa"/>
            <w:tcBorders>
              <w:left w:val="single" w:sz="12" w:space="0" w:color="auto"/>
            </w:tcBorders>
            <w:vAlign w:val="center"/>
          </w:tcPr>
          <w:p w14:paraId="3458BFD6" w14:textId="77777777" w:rsidR="00843584" w:rsidRPr="000A7959" w:rsidRDefault="00843584" w:rsidP="00843584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Katastr:</w:t>
            </w:r>
          </w:p>
        </w:tc>
        <w:tc>
          <w:tcPr>
            <w:tcW w:w="5044" w:type="dxa"/>
            <w:gridSpan w:val="3"/>
            <w:tcBorders>
              <w:right w:val="single" w:sz="12" w:space="0" w:color="auto"/>
            </w:tcBorders>
            <w:vAlign w:val="center"/>
          </w:tcPr>
          <w:p w14:paraId="4BC44C2F" w14:textId="77777777" w:rsidR="00843584" w:rsidRPr="00D507D3" w:rsidRDefault="00843584" w:rsidP="00843584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43736">
              <w:rPr>
                <w:rFonts w:ascii="Arial" w:hAnsi="Arial" w:cs="Arial"/>
                <w:sz w:val="20"/>
                <w:szCs w:val="20"/>
              </w:rPr>
              <w:t>k.ú. Nový Jičín - Dolní Předměstí</w:t>
            </w:r>
          </w:p>
        </w:tc>
        <w:tc>
          <w:tcPr>
            <w:tcW w:w="170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4AB7FF0" w14:textId="77777777" w:rsidR="00843584" w:rsidRDefault="00843584" w:rsidP="00843584"/>
        </w:tc>
        <w:tc>
          <w:tcPr>
            <w:tcW w:w="1401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258045D" w14:textId="77777777" w:rsidR="00843584" w:rsidRDefault="00843584" w:rsidP="00843584"/>
        </w:tc>
      </w:tr>
      <w:tr w:rsidR="00843584" w14:paraId="02BE6B1F" w14:textId="77777777" w:rsidTr="00843584">
        <w:trPr>
          <w:trHeight w:val="273"/>
        </w:trPr>
        <w:tc>
          <w:tcPr>
            <w:tcW w:w="141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83B7D8A" w14:textId="77777777" w:rsidR="00843584" w:rsidRPr="000A7959" w:rsidRDefault="00843584" w:rsidP="00843584">
            <w:pPr>
              <w:ind w:firstLine="0"/>
              <w:jc w:val="left"/>
              <w:rPr>
                <w:sz w:val="22"/>
                <w:szCs w:val="22"/>
              </w:rPr>
            </w:pPr>
            <w:r w:rsidRPr="000A7959">
              <w:rPr>
                <w:sz w:val="22"/>
                <w:szCs w:val="22"/>
              </w:rPr>
              <w:t>Investor:</w:t>
            </w:r>
          </w:p>
        </w:tc>
        <w:tc>
          <w:tcPr>
            <w:tcW w:w="5044" w:type="dxa"/>
            <w:gridSpan w:val="3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D4BDAEF" w14:textId="77777777" w:rsidR="00843584" w:rsidRPr="00043FE6" w:rsidRDefault="00843584" w:rsidP="00843584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43736">
              <w:rPr>
                <w:rFonts w:ascii="Arial" w:hAnsi="Arial" w:cs="Arial"/>
                <w:bCs/>
                <w:iCs/>
                <w:sz w:val="20"/>
                <w:szCs w:val="20"/>
                <w:lang w:bidi="he-IL"/>
              </w:rPr>
              <w:t>Základní škola a Mateřská škola Nový Jičín, Jubilejní 3,</w:t>
            </w:r>
            <w:r>
              <w:t xml:space="preserve"> </w:t>
            </w:r>
            <w:r w:rsidRPr="00643736">
              <w:rPr>
                <w:rFonts w:ascii="Arial" w:hAnsi="Arial" w:cs="Arial"/>
                <w:bCs/>
                <w:iCs/>
                <w:sz w:val="20"/>
                <w:szCs w:val="20"/>
                <w:lang w:bidi="he-IL"/>
              </w:rPr>
              <w:t>příspěvková organizace</w:t>
            </w:r>
            <w:r>
              <w:rPr>
                <w:rFonts w:ascii="Arial" w:hAnsi="Arial" w:cs="Arial"/>
                <w:bCs/>
                <w:iCs/>
                <w:sz w:val="20"/>
                <w:szCs w:val="20"/>
                <w:lang w:bidi="he-IL"/>
              </w:rPr>
              <w:t>,</w:t>
            </w:r>
            <w:r>
              <w:t xml:space="preserve"> </w:t>
            </w:r>
            <w:r w:rsidRPr="00643736">
              <w:rPr>
                <w:rFonts w:ascii="Arial" w:hAnsi="Arial" w:cs="Arial"/>
                <w:bCs/>
                <w:iCs/>
                <w:sz w:val="20"/>
                <w:szCs w:val="20"/>
                <w:lang w:bidi="he-IL"/>
              </w:rPr>
              <w:t>Dlouhá 56</w:t>
            </w:r>
            <w:r>
              <w:rPr>
                <w:rFonts w:ascii="Arial" w:hAnsi="Arial" w:cs="Arial"/>
                <w:bCs/>
                <w:iCs/>
                <w:sz w:val="20"/>
                <w:szCs w:val="20"/>
                <w:lang w:bidi="he-IL"/>
              </w:rPr>
              <w:t xml:space="preserve">, </w:t>
            </w:r>
            <w:r w:rsidRPr="00643736">
              <w:rPr>
                <w:rFonts w:ascii="Arial" w:hAnsi="Arial" w:cs="Arial"/>
                <w:bCs/>
                <w:iCs/>
                <w:sz w:val="20"/>
                <w:szCs w:val="20"/>
                <w:lang w:bidi="he-IL"/>
              </w:rPr>
              <w:t>741 01 Nový Jičín</w:t>
            </w:r>
          </w:p>
        </w:tc>
        <w:tc>
          <w:tcPr>
            <w:tcW w:w="170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1ADC24" w14:textId="77777777" w:rsidR="00843584" w:rsidRDefault="00843584" w:rsidP="00843584"/>
        </w:tc>
        <w:tc>
          <w:tcPr>
            <w:tcW w:w="140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7C1856" w14:textId="77777777" w:rsidR="00843584" w:rsidRDefault="00843584" w:rsidP="00843584"/>
        </w:tc>
      </w:tr>
      <w:tr w:rsidR="00843584" w14:paraId="503FFF66" w14:textId="77777777" w:rsidTr="00843584">
        <w:trPr>
          <w:trHeight w:val="273"/>
        </w:trPr>
        <w:tc>
          <w:tcPr>
            <w:tcW w:w="1419" w:type="dxa"/>
            <w:tcBorders>
              <w:top w:val="single" w:sz="12" w:space="0" w:color="auto"/>
              <w:left w:val="single" w:sz="12" w:space="0" w:color="auto"/>
            </w:tcBorders>
          </w:tcPr>
          <w:p w14:paraId="5E202980" w14:textId="77777777" w:rsidR="00843584" w:rsidRPr="000A7959" w:rsidRDefault="00843584" w:rsidP="00843584">
            <w:pPr>
              <w:ind w:firstLine="0"/>
              <w:rPr>
                <w:sz w:val="20"/>
                <w:szCs w:val="20"/>
              </w:rPr>
            </w:pPr>
            <w:r w:rsidRPr="000A7959">
              <w:rPr>
                <w:sz w:val="20"/>
                <w:szCs w:val="20"/>
              </w:rPr>
              <w:t>Název stavby:</w:t>
            </w:r>
          </w:p>
        </w:tc>
        <w:tc>
          <w:tcPr>
            <w:tcW w:w="5843" w:type="dxa"/>
            <w:gridSpan w:val="4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2E4F7E9" w14:textId="77777777" w:rsidR="00843584" w:rsidRPr="0036309C" w:rsidRDefault="00843584" w:rsidP="0084358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643736">
              <w:rPr>
                <w:rFonts w:ascii="Arial" w:hAnsi="Arial" w:cs="Arial"/>
                <w:b/>
                <w:sz w:val="28"/>
                <w:szCs w:val="28"/>
              </w:rPr>
              <w:t>Stavební úpravy základní školy Dlouhá 56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507590B" w14:textId="77777777" w:rsidR="00843584" w:rsidRPr="000A7959" w:rsidRDefault="00843584" w:rsidP="00843584">
            <w:pPr>
              <w:ind w:firstLine="0"/>
              <w:jc w:val="left"/>
              <w:rPr>
                <w:sz w:val="22"/>
                <w:szCs w:val="22"/>
              </w:rPr>
            </w:pPr>
            <w:r w:rsidRPr="000A7959">
              <w:rPr>
                <w:sz w:val="22"/>
                <w:szCs w:val="22"/>
              </w:rPr>
              <w:t>Datum:</w:t>
            </w:r>
          </w:p>
        </w:tc>
        <w:tc>
          <w:tcPr>
            <w:tcW w:w="140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5EFEC10" w14:textId="77777777" w:rsidR="00843584" w:rsidRPr="000A7959" w:rsidRDefault="00843584" w:rsidP="00843584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05/2022</w:t>
            </w:r>
          </w:p>
        </w:tc>
      </w:tr>
      <w:tr w:rsidR="00843584" w14:paraId="3BE1A3EF" w14:textId="77777777" w:rsidTr="00843584">
        <w:trPr>
          <w:trHeight w:val="264"/>
        </w:trPr>
        <w:tc>
          <w:tcPr>
            <w:tcW w:w="1419" w:type="dxa"/>
            <w:vMerge w:val="restart"/>
            <w:tcBorders>
              <w:left w:val="single" w:sz="12" w:space="0" w:color="auto"/>
              <w:right w:val="nil"/>
            </w:tcBorders>
          </w:tcPr>
          <w:p w14:paraId="4235C0E0" w14:textId="77777777" w:rsidR="00843584" w:rsidRPr="000A7959" w:rsidRDefault="00843584" w:rsidP="00843584">
            <w:pPr>
              <w:rPr>
                <w:sz w:val="20"/>
                <w:szCs w:val="20"/>
              </w:rPr>
            </w:pPr>
          </w:p>
        </w:tc>
        <w:tc>
          <w:tcPr>
            <w:tcW w:w="5843" w:type="dxa"/>
            <w:gridSpan w:val="4"/>
            <w:vMerge/>
            <w:tcBorders>
              <w:left w:val="nil"/>
              <w:right w:val="single" w:sz="12" w:space="0" w:color="auto"/>
            </w:tcBorders>
          </w:tcPr>
          <w:p w14:paraId="23351C88" w14:textId="77777777" w:rsidR="00843584" w:rsidRDefault="00843584" w:rsidP="00843584"/>
        </w:tc>
        <w:tc>
          <w:tcPr>
            <w:tcW w:w="90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7944800" w14:textId="77777777" w:rsidR="00843584" w:rsidRPr="000A7959" w:rsidRDefault="00843584" w:rsidP="00843584">
            <w:pPr>
              <w:ind w:firstLine="0"/>
              <w:jc w:val="left"/>
              <w:rPr>
                <w:sz w:val="22"/>
                <w:szCs w:val="22"/>
              </w:rPr>
            </w:pPr>
            <w:r w:rsidRPr="000A7959">
              <w:rPr>
                <w:sz w:val="22"/>
                <w:szCs w:val="22"/>
              </w:rPr>
              <w:t>Stupeň:</w:t>
            </w:r>
          </w:p>
        </w:tc>
        <w:tc>
          <w:tcPr>
            <w:tcW w:w="1401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E9B037D" w14:textId="77777777" w:rsidR="00843584" w:rsidRPr="000A7959" w:rsidRDefault="00843584" w:rsidP="00843584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DPS</w:t>
            </w:r>
          </w:p>
        </w:tc>
      </w:tr>
      <w:tr w:rsidR="00843584" w14:paraId="76F069A3" w14:textId="77777777" w:rsidTr="00843584">
        <w:trPr>
          <w:trHeight w:val="284"/>
        </w:trPr>
        <w:tc>
          <w:tcPr>
            <w:tcW w:w="1419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5A5AD347" w14:textId="77777777" w:rsidR="00843584" w:rsidRPr="000A7959" w:rsidRDefault="00843584" w:rsidP="00843584">
            <w:pPr>
              <w:rPr>
                <w:sz w:val="20"/>
                <w:szCs w:val="20"/>
              </w:rPr>
            </w:pPr>
          </w:p>
        </w:tc>
        <w:tc>
          <w:tcPr>
            <w:tcW w:w="5843" w:type="dxa"/>
            <w:gridSpan w:val="4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69682142" w14:textId="77777777" w:rsidR="00843584" w:rsidRDefault="00843584" w:rsidP="00843584"/>
        </w:tc>
        <w:tc>
          <w:tcPr>
            <w:tcW w:w="905" w:type="dxa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14:paraId="5AD0D257" w14:textId="77777777" w:rsidR="00843584" w:rsidRPr="000A7959" w:rsidRDefault="00843584" w:rsidP="00843584">
            <w:pPr>
              <w:ind w:firstLine="0"/>
              <w:jc w:val="left"/>
              <w:rPr>
                <w:sz w:val="22"/>
                <w:szCs w:val="22"/>
              </w:rPr>
            </w:pPr>
            <w:r w:rsidRPr="000A7959">
              <w:rPr>
                <w:sz w:val="22"/>
                <w:szCs w:val="22"/>
              </w:rPr>
              <w:t>Zak.č.:</w:t>
            </w:r>
          </w:p>
        </w:tc>
        <w:tc>
          <w:tcPr>
            <w:tcW w:w="1401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18224CFE" w14:textId="77777777" w:rsidR="00843584" w:rsidRPr="0082731B" w:rsidRDefault="00843584" w:rsidP="00843584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P22001</w:t>
            </w:r>
          </w:p>
        </w:tc>
      </w:tr>
      <w:tr w:rsidR="00843584" w14:paraId="62DA9FA4" w14:textId="77777777" w:rsidTr="00843584">
        <w:trPr>
          <w:trHeight w:val="268"/>
        </w:trPr>
        <w:tc>
          <w:tcPr>
            <w:tcW w:w="1419" w:type="dxa"/>
            <w:tcBorders>
              <w:top w:val="single" w:sz="12" w:space="0" w:color="auto"/>
              <w:left w:val="single" w:sz="12" w:space="0" w:color="auto"/>
            </w:tcBorders>
          </w:tcPr>
          <w:p w14:paraId="0011895B" w14:textId="77777777" w:rsidR="00843584" w:rsidRPr="003F56D9" w:rsidRDefault="00843584" w:rsidP="00843584">
            <w:pPr>
              <w:ind w:firstLine="0"/>
              <w:jc w:val="left"/>
              <w:rPr>
                <w:sz w:val="20"/>
                <w:szCs w:val="20"/>
              </w:rPr>
            </w:pPr>
            <w:r w:rsidRPr="003F56D9">
              <w:rPr>
                <w:sz w:val="20"/>
                <w:szCs w:val="20"/>
              </w:rPr>
              <w:t>Objekt</w:t>
            </w:r>
          </w:p>
        </w:tc>
        <w:tc>
          <w:tcPr>
            <w:tcW w:w="5843" w:type="dxa"/>
            <w:gridSpan w:val="4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BCF1458" w14:textId="77777777" w:rsidR="00843584" w:rsidRPr="00D507D3" w:rsidRDefault="00843584" w:rsidP="0084358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D1.4 </w:t>
            </w:r>
            <w:r w:rsidRPr="00D507D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Technika prostředí staveb </w:t>
            </w:r>
          </w:p>
          <w:p w14:paraId="124C34DC" w14:textId="77777777" w:rsidR="00843584" w:rsidRPr="00D507D3" w:rsidRDefault="00843584" w:rsidP="0084358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D1.4.1 </w:t>
            </w:r>
            <w:r w:rsidRPr="00D507D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Vzduchotechnika</w:t>
            </w:r>
          </w:p>
          <w:p w14:paraId="1094A894" w14:textId="77777777" w:rsidR="00843584" w:rsidRDefault="00843584" w:rsidP="0084358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13E246" w14:textId="77777777" w:rsidR="00843584" w:rsidRDefault="00843584" w:rsidP="0084358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DC6D39" w14:textId="77777777" w:rsidR="00843584" w:rsidRPr="00D90324" w:rsidRDefault="00843584" w:rsidP="00843584">
            <w:pPr>
              <w:ind w:left="14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06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0656FCBA" w14:textId="77777777" w:rsidR="00843584" w:rsidRDefault="00843584" w:rsidP="00843584">
            <w:pPr>
              <w:ind w:firstLine="0"/>
            </w:pPr>
          </w:p>
          <w:p w14:paraId="522A16F4" w14:textId="77777777" w:rsidR="00843584" w:rsidRPr="00EC49FF" w:rsidRDefault="00843584" w:rsidP="00843584"/>
          <w:p w14:paraId="33BF6F00" w14:textId="77777777" w:rsidR="00843584" w:rsidRPr="00EC49FF" w:rsidRDefault="00843584" w:rsidP="00843584"/>
          <w:p w14:paraId="52121D1A" w14:textId="77777777" w:rsidR="00843584" w:rsidRPr="00EC49FF" w:rsidRDefault="00843584" w:rsidP="00843584"/>
          <w:p w14:paraId="1BF360F0" w14:textId="77777777" w:rsidR="00843584" w:rsidRPr="00EC49FF" w:rsidRDefault="00843584" w:rsidP="00843584">
            <w:pPr>
              <w:jc w:val="center"/>
            </w:pPr>
          </w:p>
        </w:tc>
      </w:tr>
      <w:tr w:rsidR="00843584" w14:paraId="379703A3" w14:textId="77777777" w:rsidTr="00843584">
        <w:trPr>
          <w:trHeight w:val="546"/>
        </w:trPr>
        <w:tc>
          <w:tcPr>
            <w:tcW w:w="1419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782B4937" w14:textId="77777777" w:rsidR="00843584" w:rsidRDefault="00843584" w:rsidP="00843584">
            <w:pPr>
              <w:jc w:val="left"/>
            </w:pPr>
          </w:p>
          <w:p w14:paraId="2FA4BFBD" w14:textId="77777777" w:rsidR="00843584" w:rsidRPr="0082731B" w:rsidRDefault="00843584" w:rsidP="00843584"/>
          <w:p w14:paraId="5E5C79C5" w14:textId="77777777" w:rsidR="00843584" w:rsidRDefault="00843584" w:rsidP="00843584"/>
          <w:p w14:paraId="1CB858AE" w14:textId="77777777" w:rsidR="00843584" w:rsidRPr="00D90324" w:rsidRDefault="00843584" w:rsidP="00843584"/>
          <w:p w14:paraId="672EC414" w14:textId="77777777" w:rsidR="00843584" w:rsidRPr="00D90324" w:rsidRDefault="00843584" w:rsidP="00843584"/>
        </w:tc>
        <w:tc>
          <w:tcPr>
            <w:tcW w:w="5843" w:type="dxa"/>
            <w:gridSpan w:val="4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08252E4D" w14:textId="77777777" w:rsidR="00843584" w:rsidRDefault="00843584" w:rsidP="00843584">
            <w:pPr>
              <w:jc w:val="left"/>
            </w:pPr>
          </w:p>
        </w:tc>
        <w:tc>
          <w:tcPr>
            <w:tcW w:w="23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6DFD31" w14:textId="77777777" w:rsidR="00843584" w:rsidRPr="00486FBB" w:rsidRDefault="00843584" w:rsidP="00843584">
            <w:pPr>
              <w:ind w:firstLine="0"/>
            </w:pPr>
          </w:p>
        </w:tc>
      </w:tr>
    </w:tbl>
    <w:p w14:paraId="37735EF4" w14:textId="77777777" w:rsidR="008678C5" w:rsidRPr="00C90F12" w:rsidRDefault="008678C5" w:rsidP="00843584">
      <w:pPr>
        <w:ind w:left="142" w:firstLine="0"/>
      </w:pPr>
    </w:p>
    <w:sectPr w:rsidR="008678C5" w:rsidRPr="00C90F12" w:rsidSect="00843584">
      <w:footerReference w:type="default" r:id="rId8"/>
      <w:headerReference w:type="first" r:id="rId9"/>
      <w:footerReference w:type="first" r:id="rId10"/>
      <w:pgSz w:w="11907" w:h="16840" w:code="9"/>
      <w:pgMar w:top="1418" w:right="1134" w:bottom="1985" w:left="567" w:header="709" w:footer="1247" w:gutter="567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4B50B6" w14:textId="77777777" w:rsidR="00A73821" w:rsidRDefault="00A73821">
      <w:r>
        <w:separator/>
      </w:r>
    </w:p>
  </w:endnote>
  <w:endnote w:type="continuationSeparator" w:id="0">
    <w:p w14:paraId="1C4E27A2" w14:textId="77777777" w:rsidR="00A73821" w:rsidRDefault="00A7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2" w:rightFromText="142" w:vertAnchor="page" w:horzAnchor="page" w:tblpXSpec="center" w:tblpY="15435"/>
      <w:tblOverlap w:val="never"/>
      <w:tblW w:w="963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90"/>
      <w:gridCol w:w="5159"/>
      <w:gridCol w:w="811"/>
      <w:gridCol w:w="2379"/>
    </w:tblGrid>
    <w:tr w:rsidR="00847200" w14:paraId="755E3D26" w14:textId="77777777" w:rsidTr="00C8621B">
      <w:trPr>
        <w:trHeight w:hRule="exact" w:val="624"/>
      </w:trPr>
      <w:tc>
        <w:tcPr>
          <w:tcW w:w="1290" w:type="dxa"/>
        </w:tcPr>
        <w:p w14:paraId="22B32738" w14:textId="77777777" w:rsidR="00847200" w:rsidRDefault="00847200" w:rsidP="003F56D9">
          <w:pPr>
            <w:ind w:firstLine="0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Název</w:t>
          </w:r>
        </w:p>
      </w:tc>
      <w:tc>
        <w:tcPr>
          <w:tcW w:w="5159" w:type="dxa"/>
          <w:tcBorders>
            <w:right w:val="single" w:sz="12" w:space="0" w:color="auto"/>
          </w:tcBorders>
          <w:vAlign w:val="center"/>
        </w:tcPr>
        <w:p w14:paraId="4DF454A7" w14:textId="77777777" w:rsidR="00847200" w:rsidRPr="00543748" w:rsidRDefault="00847200" w:rsidP="00C8621B">
          <w:pPr>
            <w:tabs>
              <w:tab w:val="left" w:pos="553"/>
            </w:tabs>
            <w:ind w:left="411" w:firstLine="0"/>
            <w:rPr>
              <w:rFonts w:ascii="Arial" w:hAnsi="Arial" w:cs="Arial"/>
              <w:b/>
              <w:bCs/>
            </w:rPr>
          </w:pPr>
          <w:r w:rsidRPr="00543748">
            <w:rPr>
              <w:rFonts w:ascii="Arial" w:hAnsi="Arial" w:cs="Arial"/>
              <w:b/>
              <w:bCs/>
            </w:rPr>
            <w:t>SEZNAM DOKUMENTACE</w:t>
          </w:r>
        </w:p>
      </w:tc>
      <w:tc>
        <w:tcPr>
          <w:tcW w:w="811" w:type="dxa"/>
          <w:tcBorders>
            <w:left w:val="single" w:sz="12" w:space="0" w:color="auto"/>
            <w:right w:val="single" w:sz="12" w:space="0" w:color="auto"/>
          </w:tcBorders>
        </w:tcPr>
        <w:p w14:paraId="3160652F" w14:textId="77777777" w:rsidR="00847200" w:rsidRDefault="00847200" w:rsidP="003F56D9">
          <w:pPr>
            <w:ind w:firstLine="0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Strana</w:t>
          </w:r>
        </w:p>
        <w:p w14:paraId="5A167FBC" w14:textId="77777777" w:rsidR="00847200" w:rsidRDefault="00847200" w:rsidP="003F56D9">
          <w:pPr>
            <w:spacing w:before="60"/>
            <w:ind w:firstLine="0"/>
            <w:jc w:val="cent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fldChar w:fldCharType="begin"/>
          </w:r>
          <w:r>
            <w:rPr>
              <w:rFonts w:ascii="Arial" w:hAnsi="Arial" w:cs="Arial"/>
              <w:sz w:val="16"/>
            </w:rPr>
            <w:instrText xml:space="preserve"> PAGE </w:instrText>
          </w:r>
          <w:r>
            <w:rPr>
              <w:rFonts w:ascii="Arial" w:hAnsi="Arial" w:cs="Arial"/>
              <w:sz w:val="16"/>
            </w:rPr>
            <w:fldChar w:fldCharType="separate"/>
          </w:r>
          <w:r w:rsidR="009316AB">
            <w:rPr>
              <w:rFonts w:ascii="Arial" w:hAnsi="Arial" w:cs="Arial"/>
              <w:noProof/>
              <w:sz w:val="16"/>
            </w:rPr>
            <w:t>1</w:t>
          </w:r>
          <w:r>
            <w:rPr>
              <w:rFonts w:ascii="Arial" w:hAnsi="Arial" w:cs="Arial"/>
              <w:sz w:val="16"/>
            </w:rPr>
            <w:fldChar w:fldCharType="end"/>
          </w:r>
          <w:r>
            <w:rPr>
              <w:rFonts w:ascii="Arial" w:hAnsi="Arial" w:cs="Arial"/>
              <w:sz w:val="16"/>
            </w:rPr>
            <w:t xml:space="preserve"> z </w:t>
          </w:r>
          <w:r>
            <w:rPr>
              <w:rFonts w:ascii="Arial" w:hAnsi="Arial" w:cs="Arial"/>
              <w:sz w:val="16"/>
            </w:rPr>
            <w:fldChar w:fldCharType="begin"/>
          </w:r>
          <w:r>
            <w:rPr>
              <w:rFonts w:ascii="Arial" w:hAnsi="Arial" w:cs="Arial"/>
              <w:sz w:val="16"/>
            </w:rPr>
            <w:instrText xml:space="preserve"> NUMPAGES </w:instrText>
          </w:r>
          <w:r>
            <w:rPr>
              <w:rFonts w:ascii="Arial" w:hAnsi="Arial" w:cs="Arial"/>
              <w:sz w:val="16"/>
            </w:rPr>
            <w:fldChar w:fldCharType="separate"/>
          </w:r>
          <w:r w:rsidR="009316AB">
            <w:rPr>
              <w:rFonts w:ascii="Arial" w:hAnsi="Arial" w:cs="Arial"/>
              <w:noProof/>
              <w:sz w:val="16"/>
            </w:rPr>
            <w:t>1</w:t>
          </w:r>
          <w:r>
            <w:rPr>
              <w:rFonts w:ascii="Arial" w:hAnsi="Arial" w:cs="Arial"/>
              <w:sz w:val="16"/>
            </w:rPr>
            <w:fldChar w:fldCharType="end"/>
          </w:r>
        </w:p>
      </w:tc>
      <w:tc>
        <w:tcPr>
          <w:tcW w:w="2379" w:type="dxa"/>
          <w:tcBorders>
            <w:left w:val="single" w:sz="12" w:space="0" w:color="auto"/>
          </w:tcBorders>
        </w:tcPr>
        <w:p w14:paraId="2C2F29F6" w14:textId="77777777" w:rsidR="00847200" w:rsidRDefault="00847200" w:rsidP="003F56D9">
          <w:pPr>
            <w:ind w:firstLine="0"/>
            <w:jc w:val="left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Arch. č.</w:t>
          </w:r>
        </w:p>
        <w:p w14:paraId="286993F7" w14:textId="77777777" w:rsidR="00847200" w:rsidRPr="00334472" w:rsidRDefault="00843584" w:rsidP="00843584">
          <w:pPr>
            <w:ind w:firstLine="0"/>
            <w:jc w:val="center"/>
            <w:rPr>
              <w:rFonts w:ascii="Arial" w:hAnsi="Arial" w:cs="Arial"/>
              <w:b/>
              <w:bCs/>
            </w:rPr>
          </w:pPr>
          <w:bookmarkStart w:id="2" w:name="HLAVNIKOD"/>
          <w:bookmarkStart w:id="3" w:name="REVIZE"/>
          <w:bookmarkEnd w:id="2"/>
          <w:bookmarkEnd w:id="3"/>
          <w:r>
            <w:rPr>
              <w:rFonts w:ascii="Arial" w:hAnsi="Arial" w:cs="Arial"/>
              <w:b/>
              <w:bCs/>
            </w:rPr>
            <w:t>P22</w:t>
          </w:r>
          <w:r w:rsidR="00C52548">
            <w:rPr>
              <w:rFonts w:ascii="Arial" w:hAnsi="Arial" w:cs="Arial"/>
              <w:b/>
              <w:bCs/>
            </w:rPr>
            <w:t>00</w:t>
          </w:r>
          <w:r>
            <w:rPr>
              <w:rFonts w:ascii="Arial" w:hAnsi="Arial" w:cs="Arial"/>
              <w:b/>
              <w:bCs/>
            </w:rPr>
            <w:t>1</w:t>
          </w:r>
          <w:r w:rsidR="00C52548">
            <w:rPr>
              <w:rFonts w:ascii="Arial" w:hAnsi="Arial" w:cs="Arial"/>
              <w:b/>
              <w:bCs/>
            </w:rPr>
            <w:t>/00</w:t>
          </w:r>
        </w:p>
      </w:tc>
    </w:tr>
  </w:tbl>
  <w:p w14:paraId="3B5CD384" w14:textId="77777777" w:rsidR="00847200" w:rsidRDefault="00847200" w:rsidP="003F56D9">
    <w:pPr>
      <w:pStyle w:val="Zpat"/>
      <w:ind w:firstLine="0"/>
      <w:rPr>
        <w:sz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52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021"/>
      <w:gridCol w:w="6237"/>
      <w:gridCol w:w="1134"/>
      <w:gridCol w:w="1134"/>
    </w:tblGrid>
    <w:tr w:rsidR="00847200" w14:paraId="5A7471BC" w14:textId="77777777">
      <w:trPr>
        <w:trHeight w:val="360"/>
      </w:trPr>
      <w:tc>
        <w:tcPr>
          <w:tcW w:w="10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74E937C" w14:textId="77777777" w:rsidR="00847200" w:rsidRDefault="00847200">
          <w:pPr>
            <w:pStyle w:val="Zpat"/>
            <w:tabs>
              <w:tab w:val="clear" w:pos="4536"/>
              <w:tab w:val="clear" w:pos="9072"/>
            </w:tabs>
            <w:spacing w:before="80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D</w:t>
          </w: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C7CF3B4" w14:textId="77777777" w:rsidR="00847200" w:rsidRDefault="00847200">
          <w:pPr>
            <w:pStyle w:val="Zpat"/>
            <w:tabs>
              <w:tab w:val="clear" w:pos="4536"/>
              <w:tab w:val="clear" w:pos="9072"/>
            </w:tabs>
            <w:spacing w:before="80"/>
            <w:rPr>
              <w:sz w:val="20"/>
            </w:rPr>
          </w:pPr>
        </w:p>
      </w:tc>
      <w:tc>
        <w:tcPr>
          <w:tcW w:w="113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09E43AA" w14:textId="77777777" w:rsidR="00847200" w:rsidRDefault="00847200">
          <w:pPr>
            <w:pStyle w:val="Zpat"/>
            <w:tabs>
              <w:tab w:val="clear" w:pos="4536"/>
              <w:tab w:val="clear" w:pos="9072"/>
            </w:tabs>
            <w:spacing w:before="80"/>
            <w:rPr>
              <w:sz w:val="20"/>
            </w:rPr>
          </w:pPr>
        </w:p>
      </w:tc>
      <w:tc>
        <w:tcPr>
          <w:tcW w:w="113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96B397" w14:textId="77777777" w:rsidR="00847200" w:rsidRDefault="00847200">
          <w:pPr>
            <w:pStyle w:val="Zpat"/>
            <w:tabs>
              <w:tab w:val="clear" w:pos="4536"/>
              <w:tab w:val="clear" w:pos="9072"/>
            </w:tabs>
            <w:spacing w:before="80"/>
            <w:rPr>
              <w:sz w:val="20"/>
            </w:rPr>
          </w:pPr>
        </w:p>
      </w:tc>
    </w:tr>
    <w:tr w:rsidR="00847200" w14:paraId="465D13B9" w14:textId="77777777">
      <w:trPr>
        <w:trHeight w:val="360"/>
      </w:trPr>
      <w:tc>
        <w:tcPr>
          <w:tcW w:w="10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03C16E2" w14:textId="77777777" w:rsidR="00847200" w:rsidRDefault="00847200">
          <w:pPr>
            <w:pStyle w:val="Zpat"/>
            <w:tabs>
              <w:tab w:val="clear" w:pos="4536"/>
              <w:tab w:val="clear" w:pos="9072"/>
            </w:tabs>
            <w:spacing w:before="80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C</w:t>
          </w: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C46B0EB" w14:textId="77777777" w:rsidR="00847200" w:rsidRDefault="00847200">
          <w:pPr>
            <w:pStyle w:val="Zpat"/>
            <w:tabs>
              <w:tab w:val="clear" w:pos="4536"/>
              <w:tab w:val="clear" w:pos="9072"/>
            </w:tabs>
            <w:spacing w:before="80"/>
            <w:rPr>
              <w:sz w:val="20"/>
            </w:rPr>
          </w:pPr>
        </w:p>
      </w:tc>
      <w:tc>
        <w:tcPr>
          <w:tcW w:w="113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EFE18E4" w14:textId="77777777" w:rsidR="00847200" w:rsidRDefault="00847200">
          <w:pPr>
            <w:pStyle w:val="Zpat"/>
            <w:tabs>
              <w:tab w:val="clear" w:pos="4536"/>
              <w:tab w:val="clear" w:pos="9072"/>
            </w:tabs>
            <w:spacing w:before="80"/>
            <w:rPr>
              <w:sz w:val="20"/>
            </w:rPr>
          </w:pPr>
        </w:p>
      </w:tc>
      <w:tc>
        <w:tcPr>
          <w:tcW w:w="113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50D9D6D" w14:textId="77777777" w:rsidR="00847200" w:rsidRDefault="00847200">
          <w:pPr>
            <w:pStyle w:val="Zpat"/>
            <w:tabs>
              <w:tab w:val="clear" w:pos="4536"/>
              <w:tab w:val="clear" w:pos="9072"/>
            </w:tabs>
            <w:spacing w:before="80"/>
            <w:rPr>
              <w:sz w:val="20"/>
            </w:rPr>
          </w:pPr>
        </w:p>
      </w:tc>
    </w:tr>
    <w:tr w:rsidR="00847200" w14:paraId="1DC5CE94" w14:textId="77777777">
      <w:trPr>
        <w:trHeight w:val="360"/>
      </w:trPr>
      <w:tc>
        <w:tcPr>
          <w:tcW w:w="10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BCA71BA" w14:textId="77777777" w:rsidR="00847200" w:rsidRDefault="00847200">
          <w:pPr>
            <w:pStyle w:val="Zpat"/>
            <w:tabs>
              <w:tab w:val="clear" w:pos="4536"/>
              <w:tab w:val="clear" w:pos="9072"/>
            </w:tabs>
            <w:spacing w:before="80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B</w:t>
          </w: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079DE63" w14:textId="77777777" w:rsidR="00847200" w:rsidRDefault="00847200">
          <w:pPr>
            <w:pStyle w:val="Zpat"/>
            <w:tabs>
              <w:tab w:val="clear" w:pos="4536"/>
              <w:tab w:val="clear" w:pos="9072"/>
            </w:tabs>
            <w:spacing w:before="80"/>
            <w:rPr>
              <w:sz w:val="20"/>
            </w:rPr>
          </w:pPr>
        </w:p>
      </w:tc>
      <w:tc>
        <w:tcPr>
          <w:tcW w:w="113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E555281" w14:textId="77777777" w:rsidR="00847200" w:rsidRDefault="00847200">
          <w:pPr>
            <w:pStyle w:val="Zpat"/>
            <w:tabs>
              <w:tab w:val="clear" w:pos="4536"/>
              <w:tab w:val="clear" w:pos="9072"/>
            </w:tabs>
            <w:spacing w:before="80"/>
            <w:rPr>
              <w:sz w:val="20"/>
            </w:rPr>
          </w:pPr>
        </w:p>
      </w:tc>
      <w:tc>
        <w:tcPr>
          <w:tcW w:w="113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A4B1733" w14:textId="77777777" w:rsidR="00847200" w:rsidRDefault="00847200">
          <w:pPr>
            <w:pStyle w:val="Zpat"/>
            <w:tabs>
              <w:tab w:val="clear" w:pos="4536"/>
              <w:tab w:val="clear" w:pos="9072"/>
            </w:tabs>
            <w:spacing w:before="80"/>
            <w:rPr>
              <w:sz w:val="20"/>
            </w:rPr>
          </w:pPr>
        </w:p>
      </w:tc>
    </w:tr>
    <w:tr w:rsidR="00847200" w14:paraId="1B859681" w14:textId="77777777">
      <w:trPr>
        <w:trHeight w:val="360"/>
      </w:trPr>
      <w:tc>
        <w:tcPr>
          <w:tcW w:w="10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892CF71" w14:textId="77777777" w:rsidR="00847200" w:rsidRDefault="00847200">
          <w:pPr>
            <w:pStyle w:val="Zpat"/>
            <w:tabs>
              <w:tab w:val="clear" w:pos="4536"/>
              <w:tab w:val="clear" w:pos="9072"/>
            </w:tabs>
            <w:spacing w:before="120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b/>
              <w:i/>
              <w:noProof/>
              <w:sz w:val="16"/>
            </w:rPr>
            <w:t>Označení změny</w:t>
          </w:r>
        </w:p>
      </w:tc>
      <w:tc>
        <w:tcPr>
          <w:tcW w:w="623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32D0D6C" w14:textId="77777777" w:rsidR="00847200" w:rsidRDefault="00847200">
          <w:pPr>
            <w:pStyle w:val="Zpat"/>
            <w:tabs>
              <w:tab w:val="clear" w:pos="4536"/>
              <w:tab w:val="clear" w:pos="9072"/>
            </w:tabs>
            <w:spacing w:before="120"/>
            <w:jc w:val="center"/>
            <w:rPr>
              <w:rFonts w:ascii="Arial" w:hAnsi="Arial"/>
              <w:b/>
              <w:i/>
              <w:noProof/>
              <w:sz w:val="20"/>
            </w:rPr>
          </w:pPr>
          <w:r>
            <w:rPr>
              <w:rFonts w:ascii="Arial" w:hAnsi="Arial"/>
              <w:b/>
              <w:i/>
              <w:noProof/>
              <w:sz w:val="20"/>
            </w:rPr>
            <w:t>Název a stručný popis změny</w:t>
          </w:r>
        </w:p>
      </w:tc>
      <w:tc>
        <w:tcPr>
          <w:tcW w:w="113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68CD3D" w14:textId="77777777" w:rsidR="00847200" w:rsidRDefault="00847200">
          <w:pPr>
            <w:pStyle w:val="Zpat"/>
            <w:tabs>
              <w:tab w:val="clear" w:pos="4536"/>
              <w:tab w:val="clear" w:pos="9072"/>
            </w:tabs>
            <w:spacing w:before="120"/>
            <w:jc w:val="center"/>
            <w:rPr>
              <w:rFonts w:ascii="Arial" w:hAnsi="Arial"/>
              <w:b/>
              <w:i/>
              <w:noProof/>
              <w:sz w:val="16"/>
            </w:rPr>
          </w:pPr>
          <w:r>
            <w:rPr>
              <w:rFonts w:ascii="Arial" w:hAnsi="Arial"/>
              <w:b/>
              <w:i/>
              <w:noProof/>
              <w:sz w:val="16"/>
            </w:rPr>
            <w:t>Datum</w:t>
          </w:r>
        </w:p>
      </w:tc>
      <w:tc>
        <w:tcPr>
          <w:tcW w:w="113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996714D" w14:textId="77777777" w:rsidR="00847200" w:rsidRDefault="00847200">
          <w:pPr>
            <w:pStyle w:val="Zpat"/>
            <w:tabs>
              <w:tab w:val="clear" w:pos="4536"/>
              <w:tab w:val="clear" w:pos="9072"/>
            </w:tabs>
            <w:spacing w:before="120"/>
            <w:jc w:val="center"/>
            <w:rPr>
              <w:rFonts w:ascii="Arial" w:hAnsi="Arial"/>
              <w:b/>
              <w:i/>
              <w:noProof/>
              <w:sz w:val="16"/>
            </w:rPr>
          </w:pPr>
          <w:r>
            <w:rPr>
              <w:rFonts w:ascii="Arial" w:hAnsi="Arial"/>
              <w:b/>
              <w:i/>
              <w:noProof/>
              <w:sz w:val="16"/>
            </w:rPr>
            <w:t>Podpis</w:t>
          </w:r>
        </w:p>
      </w:tc>
    </w:tr>
  </w:tbl>
  <w:p w14:paraId="6EEB8C55" w14:textId="77777777" w:rsidR="00847200" w:rsidRDefault="00847200">
    <w:pPr>
      <w:jc w:val="left"/>
      <w:rPr>
        <w:sz w:val="16"/>
      </w:rPr>
    </w:pPr>
  </w:p>
  <w:tbl>
    <w:tblPr>
      <w:tblW w:w="9356" w:type="dxa"/>
      <w:tblInd w:w="-1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35"/>
      <w:gridCol w:w="4820"/>
      <w:gridCol w:w="1701"/>
    </w:tblGrid>
    <w:tr w:rsidR="00847200" w14:paraId="574EA343" w14:textId="77777777">
      <w:trPr>
        <w:cantSplit/>
        <w:trHeight w:hRule="exact" w:val="284"/>
      </w:trPr>
      <w:tc>
        <w:tcPr>
          <w:tcW w:w="7655" w:type="dxa"/>
          <w:gridSpan w:val="2"/>
        </w:tcPr>
        <w:p w14:paraId="5D737EEE" w14:textId="77777777" w:rsidR="00847200" w:rsidRDefault="00847200">
          <w:pPr>
            <w:pStyle w:val="Zpat"/>
            <w:tabs>
              <w:tab w:val="clear" w:pos="4536"/>
              <w:tab w:val="clear" w:pos="9072"/>
            </w:tabs>
            <w:jc w:val="left"/>
            <w:rPr>
              <w:rFonts w:ascii="Arial" w:hAnsi="Arial" w:cs="Arial"/>
              <w:sz w:val="12"/>
            </w:rPr>
          </w:pPr>
          <w:r>
            <w:rPr>
              <w:sz w:val="12"/>
            </w:rPr>
            <w:t>Formulář B-FM-7.5-03-16  / V10 / v.3 ke dni 12.07.2006</w:t>
          </w:r>
        </w:p>
      </w:tc>
      <w:tc>
        <w:tcPr>
          <w:tcW w:w="1701" w:type="dxa"/>
          <w:vAlign w:val="center"/>
        </w:tcPr>
        <w:p w14:paraId="32D95996" w14:textId="77777777" w:rsidR="00847200" w:rsidRDefault="00847200">
          <w:pPr>
            <w:pStyle w:val="Zpat"/>
            <w:tabs>
              <w:tab w:val="clear" w:pos="4536"/>
              <w:tab w:val="clear" w:pos="9072"/>
            </w:tabs>
            <w:jc w:val="right"/>
            <w:rPr>
              <w:rFonts w:ascii="Arial" w:hAnsi="Arial" w:cs="Arial"/>
              <w:sz w:val="18"/>
            </w:rPr>
          </w:pPr>
        </w:p>
      </w:tc>
    </w:tr>
    <w:tr w:rsidR="00847200" w14:paraId="41E99B34" w14:textId="77777777">
      <w:trPr>
        <w:trHeight w:hRule="exact" w:val="284"/>
      </w:trPr>
      <w:tc>
        <w:tcPr>
          <w:tcW w:w="2835" w:type="dxa"/>
          <w:vAlign w:val="center"/>
        </w:tcPr>
        <w:p w14:paraId="7EDA1E06" w14:textId="77777777" w:rsidR="00847200" w:rsidRDefault="00847200">
          <w:pPr>
            <w:pStyle w:val="Zpat"/>
            <w:tabs>
              <w:tab w:val="clear" w:pos="4536"/>
              <w:tab w:val="clear" w:pos="9072"/>
            </w:tabs>
            <w:jc w:val="lef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Výtisk číslo :</w:t>
          </w:r>
        </w:p>
      </w:tc>
      <w:tc>
        <w:tcPr>
          <w:tcW w:w="4820" w:type="dxa"/>
          <w:vAlign w:val="center"/>
        </w:tcPr>
        <w:p w14:paraId="10BEC079" w14:textId="77777777" w:rsidR="00847200" w:rsidRDefault="00847200">
          <w:pPr>
            <w:pStyle w:val="Zpat"/>
            <w:tabs>
              <w:tab w:val="clear" w:pos="4536"/>
              <w:tab w:val="clear" w:pos="9072"/>
            </w:tabs>
            <w:jc w:val="lef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 xml:space="preserve">Datum vydání : </w:t>
          </w:r>
          <w:r>
            <w:rPr>
              <w:rFonts w:ascii="Arial" w:hAnsi="Arial" w:cs="Arial"/>
              <w:sz w:val="18"/>
            </w:rPr>
            <w:tab/>
          </w:r>
        </w:p>
      </w:tc>
      <w:tc>
        <w:tcPr>
          <w:tcW w:w="1701" w:type="dxa"/>
          <w:vAlign w:val="center"/>
        </w:tcPr>
        <w:p w14:paraId="00EA91D7" w14:textId="77777777" w:rsidR="00847200" w:rsidRDefault="00847200">
          <w:pPr>
            <w:pStyle w:val="Zpat"/>
            <w:tabs>
              <w:tab w:val="clear" w:pos="4536"/>
              <w:tab w:val="clear" w:pos="9072"/>
            </w:tabs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 xml:space="preserve">Strana :  </w:t>
          </w:r>
          <w:r>
            <w:rPr>
              <w:rStyle w:val="slostrnky"/>
              <w:rFonts w:ascii="Arial" w:hAnsi="Arial" w:cs="Arial"/>
              <w:b/>
              <w:sz w:val="18"/>
            </w:rPr>
            <w:fldChar w:fldCharType="begin"/>
          </w:r>
          <w:r>
            <w:rPr>
              <w:rStyle w:val="slostrnky"/>
              <w:rFonts w:ascii="Arial" w:hAnsi="Arial" w:cs="Arial"/>
              <w:b/>
              <w:sz w:val="18"/>
            </w:rPr>
            <w:instrText xml:space="preserve"> PAGE </w:instrText>
          </w:r>
          <w:r>
            <w:rPr>
              <w:rStyle w:val="slostrnky"/>
              <w:rFonts w:ascii="Arial" w:hAnsi="Arial" w:cs="Arial"/>
              <w:b/>
              <w:sz w:val="18"/>
            </w:rPr>
            <w:fldChar w:fldCharType="separate"/>
          </w:r>
          <w:r>
            <w:rPr>
              <w:rStyle w:val="slostrnky"/>
              <w:rFonts w:ascii="Arial" w:hAnsi="Arial" w:cs="Arial"/>
              <w:b/>
              <w:noProof/>
              <w:sz w:val="18"/>
            </w:rPr>
            <w:t>1</w:t>
          </w:r>
          <w:r>
            <w:rPr>
              <w:rStyle w:val="slostrnky"/>
              <w:rFonts w:ascii="Arial" w:hAnsi="Arial" w:cs="Arial"/>
              <w:b/>
              <w:sz w:val="18"/>
            </w:rPr>
            <w:fldChar w:fldCharType="end"/>
          </w:r>
          <w:r>
            <w:rPr>
              <w:rStyle w:val="slostrnky"/>
              <w:rFonts w:ascii="Arial" w:hAnsi="Arial" w:cs="Arial"/>
              <w:b/>
              <w:sz w:val="18"/>
            </w:rPr>
            <w:t xml:space="preserve"> z </w:t>
          </w:r>
          <w:r>
            <w:rPr>
              <w:rStyle w:val="slostrnky"/>
              <w:rFonts w:ascii="Arial" w:hAnsi="Arial" w:cs="Arial"/>
              <w:b/>
              <w:sz w:val="18"/>
            </w:rPr>
            <w:fldChar w:fldCharType="begin"/>
          </w:r>
          <w:r>
            <w:rPr>
              <w:rStyle w:val="slostrnky"/>
              <w:rFonts w:ascii="Arial" w:hAnsi="Arial" w:cs="Arial"/>
              <w:b/>
              <w:sz w:val="18"/>
            </w:rPr>
            <w:instrText xml:space="preserve"> NUMPAGES </w:instrText>
          </w:r>
          <w:r>
            <w:rPr>
              <w:rStyle w:val="slostrnky"/>
              <w:rFonts w:ascii="Arial" w:hAnsi="Arial" w:cs="Arial"/>
              <w:b/>
              <w:sz w:val="18"/>
            </w:rPr>
            <w:fldChar w:fldCharType="separate"/>
          </w:r>
          <w:r>
            <w:rPr>
              <w:rStyle w:val="slostrnky"/>
              <w:rFonts w:ascii="Arial" w:hAnsi="Arial" w:cs="Arial"/>
              <w:b/>
              <w:noProof/>
              <w:sz w:val="18"/>
            </w:rPr>
            <w:t>1</w:t>
          </w:r>
          <w:r>
            <w:rPr>
              <w:rStyle w:val="slostrnky"/>
              <w:rFonts w:ascii="Arial" w:hAnsi="Arial" w:cs="Arial"/>
              <w:b/>
              <w:sz w:val="18"/>
            </w:rPr>
            <w:fldChar w:fldCharType="end"/>
          </w:r>
        </w:p>
      </w:tc>
    </w:tr>
    <w:tr w:rsidR="00847200" w14:paraId="11A08E88" w14:textId="77777777">
      <w:trPr>
        <w:trHeight w:hRule="exact" w:val="284"/>
      </w:trPr>
      <w:tc>
        <w:tcPr>
          <w:tcW w:w="2835" w:type="dxa"/>
          <w:vAlign w:val="center"/>
        </w:tcPr>
        <w:p w14:paraId="39F3F947" w14:textId="77777777" w:rsidR="00847200" w:rsidRDefault="00847200">
          <w:pPr>
            <w:pStyle w:val="Zpat"/>
            <w:tabs>
              <w:tab w:val="clear" w:pos="4536"/>
              <w:tab w:val="clear" w:pos="9072"/>
            </w:tabs>
            <w:jc w:val="left"/>
            <w:rPr>
              <w:rFonts w:ascii="Arial" w:hAnsi="Arial" w:cs="Arial"/>
              <w:sz w:val="18"/>
            </w:rPr>
          </w:pPr>
        </w:p>
      </w:tc>
      <w:tc>
        <w:tcPr>
          <w:tcW w:w="4820" w:type="dxa"/>
          <w:vAlign w:val="center"/>
        </w:tcPr>
        <w:p w14:paraId="5FAEE07F" w14:textId="77777777" w:rsidR="00847200" w:rsidRDefault="00847200">
          <w:pPr>
            <w:pStyle w:val="Zpat"/>
            <w:tabs>
              <w:tab w:val="clear" w:pos="4536"/>
              <w:tab w:val="clear" w:pos="9072"/>
            </w:tabs>
            <w:jc w:val="lef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 xml:space="preserve">Kontroloval : </w:t>
          </w:r>
          <w:r>
            <w:rPr>
              <w:rFonts w:ascii="Arial" w:hAnsi="Arial" w:cs="Arial"/>
              <w:sz w:val="18"/>
            </w:rPr>
            <w:tab/>
          </w:r>
        </w:p>
      </w:tc>
      <w:tc>
        <w:tcPr>
          <w:tcW w:w="1701" w:type="dxa"/>
          <w:vAlign w:val="center"/>
        </w:tcPr>
        <w:p w14:paraId="52E761D2" w14:textId="77777777" w:rsidR="00847200" w:rsidRDefault="00847200">
          <w:pPr>
            <w:pStyle w:val="Zpat"/>
            <w:jc w:val="left"/>
            <w:rPr>
              <w:rFonts w:ascii="Arial" w:hAnsi="Arial" w:cs="Arial"/>
              <w:sz w:val="18"/>
            </w:rPr>
          </w:pPr>
        </w:p>
      </w:tc>
    </w:tr>
  </w:tbl>
  <w:p w14:paraId="5788B7B2" w14:textId="77777777" w:rsidR="00847200" w:rsidRDefault="00847200">
    <w:pPr>
      <w:pStyle w:val="Zpat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9F897E" w14:textId="77777777" w:rsidR="00A73821" w:rsidRDefault="00A73821">
      <w:r>
        <w:separator/>
      </w:r>
    </w:p>
  </w:footnote>
  <w:footnote w:type="continuationSeparator" w:id="0">
    <w:p w14:paraId="7CF52552" w14:textId="77777777" w:rsidR="00A73821" w:rsidRDefault="00A73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70" w:type="dxa"/>
      <w:tblInd w:w="-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82"/>
      <w:gridCol w:w="2132"/>
      <w:gridCol w:w="256"/>
    </w:tblGrid>
    <w:tr w:rsidR="00847200" w14:paraId="7BBFB65C" w14:textId="77777777">
      <w:tc>
        <w:tcPr>
          <w:tcW w:w="7082" w:type="dxa"/>
          <w:tcBorders>
            <w:top w:val="nil"/>
            <w:left w:val="nil"/>
            <w:bottom w:val="nil"/>
            <w:right w:val="nil"/>
          </w:tcBorders>
        </w:tcPr>
        <w:p w14:paraId="5C6C7E3F" w14:textId="1BBEA156" w:rsidR="00847200" w:rsidRDefault="009316AB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noProof/>
              <w:sz w:val="18"/>
            </w:rPr>
          </w:pPr>
          <w:r>
            <w:rPr>
              <w:noProof/>
            </w:rPr>
            <w:drawing>
              <wp:anchor distT="0" distB="0" distL="114300" distR="114300" simplePos="0" relativeHeight="251657216" behindDoc="0" locked="1" layoutInCell="1" allowOverlap="1" wp14:anchorId="7598B4AF" wp14:editId="698483BC">
                <wp:simplePos x="0" y="0"/>
                <wp:positionH relativeFrom="page">
                  <wp:posOffset>5652770</wp:posOffset>
                </wp:positionH>
                <wp:positionV relativeFrom="page">
                  <wp:posOffset>-198120</wp:posOffset>
                </wp:positionV>
                <wp:extent cx="428625" cy="443865"/>
                <wp:effectExtent l="0" t="0" r="9525" b="0"/>
                <wp:wrapNone/>
                <wp:docPr id="27" name="obrázek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8625" cy="4438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388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9342867" w14:textId="10170F71" w:rsidR="00847200" w:rsidRDefault="009316AB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rFonts w:cs="Arial"/>
              <w:b/>
              <w:sz w:val="24"/>
            </w:rPr>
          </w:pPr>
          <w:r>
            <w:rPr>
              <w:rFonts w:cs="Arial"/>
              <w:bCs/>
              <w:noProof/>
              <w:sz w:val="24"/>
            </w:rPr>
            <w:drawing>
              <wp:anchor distT="0" distB="0" distL="114300" distR="114300" simplePos="0" relativeHeight="251658240" behindDoc="0" locked="1" layoutInCell="1" allowOverlap="1" wp14:anchorId="7E589B4D" wp14:editId="75887C57">
                <wp:simplePos x="0" y="0"/>
                <wp:positionH relativeFrom="page">
                  <wp:posOffset>3744595</wp:posOffset>
                </wp:positionH>
                <wp:positionV relativeFrom="page">
                  <wp:posOffset>-234315</wp:posOffset>
                </wp:positionV>
                <wp:extent cx="465455" cy="481965"/>
                <wp:effectExtent l="0" t="0" r="0" b="0"/>
                <wp:wrapNone/>
                <wp:docPr id="39" name="obrázek 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5455" cy="4819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847200">
            <w:rPr>
              <w:b/>
              <w:sz w:val="24"/>
            </w:rPr>
            <w:t>BLOCK</w:t>
          </w:r>
          <w:r w:rsidR="00847200">
            <w:rPr>
              <w:rFonts w:ascii="Symbol" w:hAnsi="Symbol"/>
              <w:b/>
              <w:sz w:val="24"/>
              <w:vertAlign w:val="superscript"/>
            </w:rPr>
            <w:t></w:t>
          </w:r>
          <w:r w:rsidR="00847200">
            <w:rPr>
              <w:b/>
              <w:sz w:val="24"/>
            </w:rPr>
            <w:t xml:space="preserve"> a.s. </w:t>
          </w:r>
        </w:p>
        <w:p w14:paraId="70FED85F" w14:textId="77777777" w:rsidR="00847200" w:rsidRDefault="00847200">
          <w:pPr>
            <w:pStyle w:val="Zhlav"/>
            <w:tabs>
              <w:tab w:val="clear" w:pos="284"/>
              <w:tab w:val="clear" w:pos="4536"/>
              <w:tab w:val="clear" w:pos="9072"/>
              <w:tab w:val="left" w:pos="1021"/>
            </w:tabs>
            <w:rPr>
              <w:sz w:val="36"/>
            </w:rPr>
          </w:pPr>
        </w:p>
      </w:tc>
    </w:tr>
    <w:tr w:rsidR="00847200" w14:paraId="43C7E966" w14:textId="77777777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1" w:type="dxa"/>
          <w:right w:w="71" w:type="dxa"/>
        </w:tblCellMar>
      </w:tblPrEx>
      <w:trPr>
        <w:gridAfter w:val="1"/>
        <w:wAfter w:w="256" w:type="dxa"/>
        <w:trHeight w:hRule="exact" w:val="227"/>
      </w:trPr>
      <w:tc>
        <w:tcPr>
          <w:tcW w:w="7082" w:type="dxa"/>
        </w:tcPr>
        <w:p w14:paraId="04C3DF63" w14:textId="77777777" w:rsidR="00847200" w:rsidRDefault="00847200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  <w:bCs/>
            </w:rPr>
          </w:pPr>
          <w:r>
            <w:rPr>
              <w:sz w:val="16"/>
            </w:rPr>
            <w:t>Název:</w:t>
          </w:r>
          <w:r>
            <w:rPr>
              <w:b/>
              <w:bCs/>
            </w:rPr>
            <w:tab/>
          </w:r>
        </w:p>
      </w:tc>
      <w:tc>
        <w:tcPr>
          <w:tcW w:w="2132" w:type="dxa"/>
        </w:tcPr>
        <w:p w14:paraId="695D8518" w14:textId="77777777" w:rsidR="00847200" w:rsidRDefault="00847200">
          <w:pPr>
            <w:pStyle w:val="Zhlav"/>
            <w:jc w:val="left"/>
            <w:rPr>
              <w:sz w:val="16"/>
            </w:rPr>
          </w:pPr>
          <w:r>
            <w:rPr>
              <w:sz w:val="16"/>
            </w:rPr>
            <w:t>Číslo zakázky:</w:t>
          </w:r>
        </w:p>
      </w:tc>
    </w:tr>
    <w:tr w:rsidR="00847200" w14:paraId="1E42FBCB" w14:textId="77777777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1" w:type="dxa"/>
          <w:right w:w="71" w:type="dxa"/>
        </w:tblCellMar>
      </w:tblPrEx>
      <w:trPr>
        <w:gridAfter w:val="1"/>
        <w:wAfter w:w="256" w:type="dxa"/>
        <w:trHeight w:hRule="exact" w:val="227"/>
      </w:trPr>
      <w:tc>
        <w:tcPr>
          <w:tcW w:w="7082" w:type="dxa"/>
        </w:tcPr>
        <w:p w14:paraId="6751B54F" w14:textId="77777777" w:rsidR="00847200" w:rsidRDefault="00847200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  <w:r>
            <w:rPr>
              <w:b/>
            </w:rPr>
            <w:tab/>
          </w:r>
        </w:p>
      </w:tc>
      <w:tc>
        <w:tcPr>
          <w:tcW w:w="2132" w:type="dxa"/>
        </w:tcPr>
        <w:p w14:paraId="44A58DF0" w14:textId="77777777" w:rsidR="00847200" w:rsidRDefault="00847200">
          <w:pPr>
            <w:pStyle w:val="Zhlav"/>
            <w:jc w:val="left"/>
            <w:rPr>
              <w:b/>
            </w:rPr>
          </w:pPr>
        </w:p>
      </w:tc>
    </w:tr>
    <w:tr w:rsidR="00847200" w14:paraId="72735F35" w14:textId="77777777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1" w:type="dxa"/>
          <w:right w:w="71" w:type="dxa"/>
        </w:tblCellMar>
      </w:tblPrEx>
      <w:trPr>
        <w:gridAfter w:val="1"/>
        <w:wAfter w:w="256" w:type="dxa"/>
        <w:trHeight w:hRule="exact" w:val="227"/>
      </w:trPr>
      <w:tc>
        <w:tcPr>
          <w:tcW w:w="7082" w:type="dxa"/>
        </w:tcPr>
        <w:p w14:paraId="0AC258CA" w14:textId="77777777" w:rsidR="00847200" w:rsidRDefault="00847200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  <w:bCs/>
            </w:rPr>
          </w:pPr>
          <w:r>
            <w:rPr>
              <w:sz w:val="16"/>
            </w:rPr>
            <w:t>Objekt:</w:t>
          </w:r>
          <w:r>
            <w:rPr>
              <w:b/>
              <w:bCs/>
            </w:rPr>
            <w:tab/>
            <w:t xml:space="preserve">  </w:t>
          </w:r>
        </w:p>
      </w:tc>
      <w:tc>
        <w:tcPr>
          <w:tcW w:w="2132" w:type="dxa"/>
        </w:tcPr>
        <w:p w14:paraId="5CD50024" w14:textId="77777777" w:rsidR="00847200" w:rsidRDefault="00847200">
          <w:pPr>
            <w:pStyle w:val="Zhlav"/>
            <w:jc w:val="left"/>
            <w:rPr>
              <w:sz w:val="16"/>
            </w:rPr>
          </w:pPr>
          <w:r>
            <w:rPr>
              <w:sz w:val="16"/>
            </w:rPr>
            <w:t>Kód:</w:t>
          </w:r>
        </w:p>
      </w:tc>
    </w:tr>
    <w:tr w:rsidR="00847200" w14:paraId="08C3F575" w14:textId="77777777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71" w:type="dxa"/>
          <w:right w:w="71" w:type="dxa"/>
        </w:tblCellMar>
      </w:tblPrEx>
      <w:trPr>
        <w:gridAfter w:val="1"/>
        <w:wAfter w:w="256" w:type="dxa"/>
        <w:trHeight w:hRule="exact" w:val="227"/>
      </w:trPr>
      <w:tc>
        <w:tcPr>
          <w:tcW w:w="7082" w:type="dxa"/>
        </w:tcPr>
        <w:p w14:paraId="4F18774E" w14:textId="77777777" w:rsidR="00847200" w:rsidRDefault="00847200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  <w:r>
            <w:rPr>
              <w:b/>
            </w:rPr>
            <w:tab/>
            <w:t xml:space="preserve">     </w:t>
          </w:r>
        </w:p>
      </w:tc>
      <w:tc>
        <w:tcPr>
          <w:tcW w:w="2132" w:type="dxa"/>
        </w:tcPr>
        <w:p w14:paraId="78A5B955" w14:textId="77777777" w:rsidR="00847200" w:rsidRDefault="00847200">
          <w:pPr>
            <w:pStyle w:val="Zhlav"/>
            <w:jc w:val="left"/>
            <w:rPr>
              <w:b/>
            </w:rPr>
          </w:pPr>
          <w:r>
            <w:rPr>
              <w:b/>
            </w:rPr>
            <w:t xml:space="preserve"> /  </w:t>
          </w:r>
        </w:p>
      </w:tc>
    </w:tr>
  </w:tbl>
  <w:p w14:paraId="60AC3B7B" w14:textId="77777777" w:rsidR="00847200" w:rsidRDefault="00847200">
    <w:pPr>
      <w:pStyle w:val="Zhlav"/>
      <w:rPr>
        <w:sz w:val="32"/>
      </w:rPr>
    </w:pPr>
  </w:p>
  <w:tbl>
    <w:tblPr>
      <w:tblW w:w="0" w:type="auto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52"/>
      <w:gridCol w:w="6691"/>
    </w:tblGrid>
    <w:tr w:rsidR="00847200" w14:paraId="0E194073" w14:textId="77777777">
      <w:trPr>
        <w:trHeight w:val="340"/>
      </w:trPr>
      <w:tc>
        <w:tcPr>
          <w:tcW w:w="2552" w:type="dxa"/>
          <w:tcBorders>
            <w:bottom w:val="single" w:sz="4" w:space="0" w:color="auto"/>
          </w:tcBorders>
          <w:vAlign w:val="center"/>
        </w:tcPr>
        <w:p w14:paraId="4A72BD71" w14:textId="77777777" w:rsidR="00847200" w:rsidRDefault="00847200">
          <w:pPr>
            <w:pStyle w:val="Zhlav"/>
            <w:tabs>
              <w:tab w:val="clear" w:pos="284"/>
              <w:tab w:val="clear" w:pos="4536"/>
              <w:tab w:val="clear" w:pos="9072"/>
            </w:tabs>
          </w:pPr>
          <w:r>
            <w:rPr>
              <w:i/>
            </w:rPr>
            <w:t>Investor</w:t>
          </w:r>
        </w:p>
      </w:tc>
      <w:tc>
        <w:tcPr>
          <w:tcW w:w="6691" w:type="dxa"/>
          <w:tcBorders>
            <w:bottom w:val="single" w:sz="4" w:space="0" w:color="auto"/>
          </w:tcBorders>
          <w:vAlign w:val="center"/>
        </w:tcPr>
        <w:p w14:paraId="2EDA7723" w14:textId="77777777" w:rsidR="00847200" w:rsidRDefault="00847200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  <w:r>
            <w:rPr>
              <w:b/>
            </w:rPr>
            <w:t xml:space="preserve"> </w:t>
          </w:r>
        </w:p>
      </w:tc>
    </w:tr>
    <w:tr w:rsidR="00847200" w14:paraId="22F8E9D2" w14:textId="77777777">
      <w:trPr>
        <w:trHeight w:val="340"/>
      </w:trPr>
      <w:tc>
        <w:tcPr>
          <w:tcW w:w="255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79CA413C" w14:textId="77777777" w:rsidR="00847200" w:rsidRDefault="00847200">
          <w:pPr>
            <w:pStyle w:val="Zhlav"/>
            <w:tabs>
              <w:tab w:val="clear" w:pos="284"/>
              <w:tab w:val="clear" w:pos="4536"/>
              <w:tab w:val="clear" w:pos="9072"/>
            </w:tabs>
          </w:pPr>
          <w:r>
            <w:rPr>
              <w:i/>
            </w:rPr>
            <w:t>Místo zakázky</w:t>
          </w:r>
        </w:p>
      </w:tc>
      <w:tc>
        <w:tcPr>
          <w:tcW w:w="669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F35833F" w14:textId="77777777" w:rsidR="00847200" w:rsidRDefault="00847200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</w:p>
      </w:tc>
    </w:tr>
    <w:tr w:rsidR="00847200" w14:paraId="1DE2CA22" w14:textId="77777777">
      <w:trPr>
        <w:trHeight w:val="340"/>
      </w:trPr>
      <w:tc>
        <w:tcPr>
          <w:tcW w:w="255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422EE046" w14:textId="77777777" w:rsidR="00847200" w:rsidRDefault="00847200">
          <w:pPr>
            <w:pStyle w:val="Zhlav"/>
            <w:tabs>
              <w:tab w:val="clear" w:pos="284"/>
              <w:tab w:val="clear" w:pos="4536"/>
              <w:tab w:val="clear" w:pos="9072"/>
            </w:tabs>
          </w:pPr>
          <w:r>
            <w:rPr>
              <w:i/>
            </w:rPr>
            <w:t>Stupeň projektu</w:t>
          </w:r>
        </w:p>
      </w:tc>
      <w:tc>
        <w:tcPr>
          <w:tcW w:w="669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1B5EC61B" w14:textId="77777777" w:rsidR="00847200" w:rsidRDefault="00847200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  <w:r>
            <w:rPr>
              <w:b/>
            </w:rPr>
            <w:t xml:space="preserve"> </w:t>
          </w:r>
        </w:p>
      </w:tc>
    </w:tr>
    <w:tr w:rsidR="00847200" w14:paraId="37EB4418" w14:textId="77777777">
      <w:trPr>
        <w:trHeight w:val="340"/>
      </w:trPr>
      <w:tc>
        <w:tcPr>
          <w:tcW w:w="255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20714967" w14:textId="77777777" w:rsidR="00847200" w:rsidRDefault="00847200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i/>
            </w:rPr>
          </w:pPr>
          <w:r>
            <w:rPr>
              <w:i/>
            </w:rPr>
            <w:t>HIP</w:t>
          </w:r>
        </w:p>
      </w:tc>
      <w:tc>
        <w:tcPr>
          <w:tcW w:w="669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3519C019" w14:textId="77777777" w:rsidR="00847200" w:rsidRDefault="00847200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</w:p>
      </w:tc>
    </w:tr>
    <w:tr w:rsidR="00847200" w14:paraId="10E33FD8" w14:textId="77777777">
      <w:trPr>
        <w:trHeight w:val="340"/>
      </w:trPr>
      <w:tc>
        <w:tcPr>
          <w:tcW w:w="255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7A00B5C" w14:textId="77777777" w:rsidR="00847200" w:rsidRDefault="00847200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i/>
            </w:rPr>
          </w:pPr>
          <w:r>
            <w:rPr>
              <w:i/>
            </w:rPr>
            <w:t>Projektant</w:t>
          </w:r>
        </w:p>
      </w:tc>
      <w:tc>
        <w:tcPr>
          <w:tcW w:w="669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31E09C91" w14:textId="77777777" w:rsidR="00847200" w:rsidRDefault="00847200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</w:p>
      </w:tc>
    </w:tr>
    <w:tr w:rsidR="00847200" w14:paraId="7421CC5A" w14:textId="77777777">
      <w:trPr>
        <w:trHeight w:val="340"/>
      </w:trPr>
      <w:tc>
        <w:tcPr>
          <w:tcW w:w="255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7914FAC9" w14:textId="77777777" w:rsidR="00847200" w:rsidRDefault="00847200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i/>
            </w:rPr>
          </w:pPr>
          <w:r>
            <w:rPr>
              <w:i/>
            </w:rPr>
            <w:t>Zodpovědný projektant</w:t>
          </w:r>
        </w:p>
      </w:tc>
      <w:tc>
        <w:tcPr>
          <w:tcW w:w="669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34E5EF80" w14:textId="77777777" w:rsidR="00847200" w:rsidRDefault="00847200">
          <w:pPr>
            <w:pStyle w:val="Zhlav"/>
            <w:tabs>
              <w:tab w:val="clear" w:pos="284"/>
              <w:tab w:val="clear" w:pos="4536"/>
              <w:tab w:val="clear" w:pos="9072"/>
            </w:tabs>
            <w:rPr>
              <w:b/>
            </w:rPr>
          </w:pPr>
        </w:p>
      </w:tc>
    </w:tr>
  </w:tbl>
  <w:p w14:paraId="4FA98424" w14:textId="77777777" w:rsidR="00847200" w:rsidRDefault="00847200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4C602F6"/>
    <w:lvl w:ilvl="0">
      <w:numFmt w:val="decimal"/>
      <w:lvlText w:val="*"/>
      <w:lvlJc w:val="left"/>
    </w:lvl>
  </w:abstractNum>
  <w:abstractNum w:abstractNumId="1">
    <w:nsid w:val="0C1A6F4B"/>
    <w:multiLevelType w:val="hybridMultilevel"/>
    <w:tmpl w:val="90EC1642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B0014C"/>
    <w:multiLevelType w:val="multilevel"/>
    <w:tmpl w:val="402ADFF6"/>
    <w:lvl w:ilvl="0">
      <w:start w:val="1"/>
      <w:numFmt w:val="decimal"/>
      <w:pStyle w:val="Nadpis1"/>
      <w:suff w:val="space"/>
      <w:lvlText w:val="%1."/>
      <w:lvlJc w:val="left"/>
      <w:pPr>
        <w:ind w:left="369" w:hanging="369"/>
      </w:pPr>
      <w:rPr>
        <w:rFonts w:hint="default"/>
      </w:rPr>
    </w:lvl>
    <w:lvl w:ilvl="1">
      <w:start w:val="1"/>
      <w:numFmt w:val="decimal"/>
      <w:pStyle w:val="Nadpis2"/>
      <w:suff w:val="space"/>
      <w:lvlText w:val="%1.%2."/>
      <w:lvlJc w:val="left"/>
      <w:pPr>
        <w:ind w:left="539" w:hanging="539"/>
      </w:pPr>
      <w:rPr>
        <w:rFonts w:hint="default"/>
      </w:rPr>
    </w:lvl>
    <w:lvl w:ilvl="2">
      <w:start w:val="1"/>
      <w:numFmt w:val="decimal"/>
      <w:pStyle w:val="Nadpis3"/>
      <w:suff w:val="space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4D6B52AA"/>
    <w:multiLevelType w:val="hybridMultilevel"/>
    <w:tmpl w:val="824AB38C"/>
    <w:lvl w:ilvl="0" w:tplc="B57E35D4">
      <w:start w:val="1"/>
      <w:numFmt w:val="upperLetter"/>
      <w:lvlText w:val="%1."/>
      <w:lvlJc w:val="left"/>
      <w:pPr>
        <w:ind w:left="885" w:hanging="360"/>
      </w:pPr>
      <w:rPr>
        <w:rFonts w:hint="default"/>
        <w:b/>
        <w:sz w:val="24"/>
      </w:rPr>
    </w:lvl>
    <w:lvl w:ilvl="1" w:tplc="04050019" w:tentative="1">
      <w:start w:val="1"/>
      <w:numFmt w:val="lowerLetter"/>
      <w:lvlText w:val="%2."/>
      <w:lvlJc w:val="left"/>
      <w:pPr>
        <w:ind w:left="1605" w:hanging="360"/>
      </w:pPr>
    </w:lvl>
    <w:lvl w:ilvl="2" w:tplc="0405001B" w:tentative="1">
      <w:start w:val="1"/>
      <w:numFmt w:val="lowerRoman"/>
      <w:lvlText w:val="%3."/>
      <w:lvlJc w:val="right"/>
      <w:pPr>
        <w:ind w:left="2325" w:hanging="180"/>
      </w:pPr>
    </w:lvl>
    <w:lvl w:ilvl="3" w:tplc="0405000F" w:tentative="1">
      <w:start w:val="1"/>
      <w:numFmt w:val="decimal"/>
      <w:lvlText w:val="%4."/>
      <w:lvlJc w:val="left"/>
      <w:pPr>
        <w:ind w:left="3045" w:hanging="360"/>
      </w:pPr>
    </w:lvl>
    <w:lvl w:ilvl="4" w:tplc="04050019" w:tentative="1">
      <w:start w:val="1"/>
      <w:numFmt w:val="lowerLetter"/>
      <w:lvlText w:val="%5."/>
      <w:lvlJc w:val="left"/>
      <w:pPr>
        <w:ind w:left="3765" w:hanging="360"/>
      </w:pPr>
    </w:lvl>
    <w:lvl w:ilvl="5" w:tplc="0405001B" w:tentative="1">
      <w:start w:val="1"/>
      <w:numFmt w:val="lowerRoman"/>
      <w:lvlText w:val="%6."/>
      <w:lvlJc w:val="right"/>
      <w:pPr>
        <w:ind w:left="4485" w:hanging="180"/>
      </w:pPr>
    </w:lvl>
    <w:lvl w:ilvl="6" w:tplc="0405000F" w:tentative="1">
      <w:start w:val="1"/>
      <w:numFmt w:val="decimal"/>
      <w:lvlText w:val="%7."/>
      <w:lvlJc w:val="left"/>
      <w:pPr>
        <w:ind w:left="5205" w:hanging="360"/>
      </w:pPr>
    </w:lvl>
    <w:lvl w:ilvl="7" w:tplc="04050019" w:tentative="1">
      <w:start w:val="1"/>
      <w:numFmt w:val="lowerLetter"/>
      <w:lvlText w:val="%8."/>
      <w:lvlJc w:val="left"/>
      <w:pPr>
        <w:ind w:left="5925" w:hanging="360"/>
      </w:pPr>
    </w:lvl>
    <w:lvl w:ilvl="8" w:tplc="0405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>
    <w:nsid w:val="4F7457E6"/>
    <w:multiLevelType w:val="hybridMultilevel"/>
    <w:tmpl w:val="3BDE0DDC"/>
    <w:lvl w:ilvl="0" w:tplc="E4E6DBB4">
      <w:start w:val="757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0"/>
    <w:lvlOverride w:ilvl="0">
      <w:lvl w:ilvl="0">
        <w:start w:val="1"/>
        <w:numFmt w:val="bullet"/>
        <w:lvlText w:val="-"/>
        <w:legacy w:legacy="1" w:legacySpace="120" w:legacyIndent="570"/>
        <w:lvlJc w:val="left"/>
        <w:pPr>
          <w:ind w:left="930" w:hanging="570"/>
        </w:pPr>
      </w:lvl>
    </w:lvlOverride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9"/>
  <w:hyphenationZone w:val="425"/>
  <w:drawingGridHorizontalSpacing w:val="57"/>
  <w:drawingGridVerticalSpacing w:val="57"/>
  <w:displayHorizontalDrawingGridEvery w:val="5"/>
  <w:displayVerticalDrawingGridEvery w:val="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4F4"/>
    <w:rsid w:val="00011EE6"/>
    <w:rsid w:val="00012299"/>
    <w:rsid w:val="0001333D"/>
    <w:rsid w:val="00013A3F"/>
    <w:rsid w:val="00017E90"/>
    <w:rsid w:val="0004052A"/>
    <w:rsid w:val="00052058"/>
    <w:rsid w:val="00053F76"/>
    <w:rsid w:val="0007117D"/>
    <w:rsid w:val="000A088C"/>
    <w:rsid w:val="000A3FF3"/>
    <w:rsid w:val="000A7959"/>
    <w:rsid w:val="000B386D"/>
    <w:rsid w:val="000B3F27"/>
    <w:rsid w:val="000B66B8"/>
    <w:rsid w:val="000C39A2"/>
    <w:rsid w:val="000E096F"/>
    <w:rsid w:val="000E5B5C"/>
    <w:rsid w:val="000E6562"/>
    <w:rsid w:val="000F21D6"/>
    <w:rsid w:val="00102F9A"/>
    <w:rsid w:val="00104F61"/>
    <w:rsid w:val="0011513F"/>
    <w:rsid w:val="001244D4"/>
    <w:rsid w:val="001325F1"/>
    <w:rsid w:val="0013268D"/>
    <w:rsid w:val="00132C10"/>
    <w:rsid w:val="00160D6D"/>
    <w:rsid w:val="00170101"/>
    <w:rsid w:val="001930EE"/>
    <w:rsid w:val="00193FC3"/>
    <w:rsid w:val="001A69F7"/>
    <w:rsid w:val="001B4D3C"/>
    <w:rsid w:val="001B6762"/>
    <w:rsid w:val="001C0A4F"/>
    <w:rsid w:val="001C2AF7"/>
    <w:rsid w:val="001C6EBC"/>
    <w:rsid w:val="001D4C3B"/>
    <w:rsid w:val="001F26A7"/>
    <w:rsid w:val="0020082B"/>
    <w:rsid w:val="0020467D"/>
    <w:rsid w:val="00220C87"/>
    <w:rsid w:val="002245C4"/>
    <w:rsid w:val="00231753"/>
    <w:rsid w:val="00231C96"/>
    <w:rsid w:val="00244C88"/>
    <w:rsid w:val="00260434"/>
    <w:rsid w:val="00272D97"/>
    <w:rsid w:val="00274019"/>
    <w:rsid w:val="002A5D37"/>
    <w:rsid w:val="002B1272"/>
    <w:rsid w:val="002B75AF"/>
    <w:rsid w:val="002C25A9"/>
    <w:rsid w:val="002D1385"/>
    <w:rsid w:val="002D3C2F"/>
    <w:rsid w:val="002D4363"/>
    <w:rsid w:val="002D7818"/>
    <w:rsid w:val="002E2C6B"/>
    <w:rsid w:val="00300FB0"/>
    <w:rsid w:val="00303E0C"/>
    <w:rsid w:val="00305BA0"/>
    <w:rsid w:val="00316FAA"/>
    <w:rsid w:val="003178E9"/>
    <w:rsid w:val="00323210"/>
    <w:rsid w:val="00334472"/>
    <w:rsid w:val="0034314C"/>
    <w:rsid w:val="00347FBF"/>
    <w:rsid w:val="00350A62"/>
    <w:rsid w:val="00387F50"/>
    <w:rsid w:val="003A08A4"/>
    <w:rsid w:val="003A67C8"/>
    <w:rsid w:val="003B68F2"/>
    <w:rsid w:val="003C3E47"/>
    <w:rsid w:val="003D64DA"/>
    <w:rsid w:val="003D7387"/>
    <w:rsid w:val="003F56D9"/>
    <w:rsid w:val="004029D7"/>
    <w:rsid w:val="00404721"/>
    <w:rsid w:val="00405E76"/>
    <w:rsid w:val="00414E65"/>
    <w:rsid w:val="004221FC"/>
    <w:rsid w:val="00431054"/>
    <w:rsid w:val="004327B3"/>
    <w:rsid w:val="00456A15"/>
    <w:rsid w:val="00471810"/>
    <w:rsid w:val="0047307B"/>
    <w:rsid w:val="004774DD"/>
    <w:rsid w:val="0048357B"/>
    <w:rsid w:val="0048571E"/>
    <w:rsid w:val="00486FBB"/>
    <w:rsid w:val="00497319"/>
    <w:rsid w:val="004B4674"/>
    <w:rsid w:val="004B565D"/>
    <w:rsid w:val="004C2809"/>
    <w:rsid w:val="004C475D"/>
    <w:rsid w:val="004C4C84"/>
    <w:rsid w:val="004F557C"/>
    <w:rsid w:val="004F735C"/>
    <w:rsid w:val="005008AF"/>
    <w:rsid w:val="0053565B"/>
    <w:rsid w:val="00536077"/>
    <w:rsid w:val="0054117A"/>
    <w:rsid w:val="00543748"/>
    <w:rsid w:val="00543E22"/>
    <w:rsid w:val="00551799"/>
    <w:rsid w:val="0055566D"/>
    <w:rsid w:val="005572A4"/>
    <w:rsid w:val="00570EFE"/>
    <w:rsid w:val="00576B1C"/>
    <w:rsid w:val="005909C7"/>
    <w:rsid w:val="005930F8"/>
    <w:rsid w:val="005B1CB1"/>
    <w:rsid w:val="005C6F14"/>
    <w:rsid w:val="005D2F0C"/>
    <w:rsid w:val="005D7B1F"/>
    <w:rsid w:val="005E46F8"/>
    <w:rsid w:val="005E5877"/>
    <w:rsid w:val="005F090E"/>
    <w:rsid w:val="00602EA1"/>
    <w:rsid w:val="00602FF7"/>
    <w:rsid w:val="0061766B"/>
    <w:rsid w:val="00624C38"/>
    <w:rsid w:val="00631941"/>
    <w:rsid w:val="00641028"/>
    <w:rsid w:val="006452BE"/>
    <w:rsid w:val="00645F59"/>
    <w:rsid w:val="00652B77"/>
    <w:rsid w:val="00656022"/>
    <w:rsid w:val="00656D37"/>
    <w:rsid w:val="00676AE7"/>
    <w:rsid w:val="00680406"/>
    <w:rsid w:val="006B403F"/>
    <w:rsid w:val="006B5599"/>
    <w:rsid w:val="006C22F7"/>
    <w:rsid w:val="006C5646"/>
    <w:rsid w:val="006D0703"/>
    <w:rsid w:val="006D3C8E"/>
    <w:rsid w:val="006D48D6"/>
    <w:rsid w:val="006D5B2C"/>
    <w:rsid w:val="006E04DB"/>
    <w:rsid w:val="006E297F"/>
    <w:rsid w:val="006E3BB2"/>
    <w:rsid w:val="006F61F5"/>
    <w:rsid w:val="00702385"/>
    <w:rsid w:val="007047CB"/>
    <w:rsid w:val="0070491A"/>
    <w:rsid w:val="00707CA8"/>
    <w:rsid w:val="00720710"/>
    <w:rsid w:val="00733D77"/>
    <w:rsid w:val="00734E8A"/>
    <w:rsid w:val="00745279"/>
    <w:rsid w:val="00746FFE"/>
    <w:rsid w:val="0074722C"/>
    <w:rsid w:val="0076186F"/>
    <w:rsid w:val="00781B49"/>
    <w:rsid w:val="00786285"/>
    <w:rsid w:val="00786D74"/>
    <w:rsid w:val="007A7EBB"/>
    <w:rsid w:val="007B0640"/>
    <w:rsid w:val="007B4368"/>
    <w:rsid w:val="007B73BB"/>
    <w:rsid w:val="007C24D3"/>
    <w:rsid w:val="007C31F5"/>
    <w:rsid w:val="007C6BD8"/>
    <w:rsid w:val="007D6D74"/>
    <w:rsid w:val="007E5FD5"/>
    <w:rsid w:val="007E674D"/>
    <w:rsid w:val="007F05F9"/>
    <w:rsid w:val="007F2559"/>
    <w:rsid w:val="00801FE2"/>
    <w:rsid w:val="00824755"/>
    <w:rsid w:val="008306C3"/>
    <w:rsid w:val="008333FF"/>
    <w:rsid w:val="00836D3E"/>
    <w:rsid w:val="00843584"/>
    <w:rsid w:val="00847200"/>
    <w:rsid w:val="00856739"/>
    <w:rsid w:val="008602B3"/>
    <w:rsid w:val="008678C5"/>
    <w:rsid w:val="00870E67"/>
    <w:rsid w:val="00871231"/>
    <w:rsid w:val="0087283C"/>
    <w:rsid w:val="008745A0"/>
    <w:rsid w:val="00895BCA"/>
    <w:rsid w:val="008B1A63"/>
    <w:rsid w:val="008B448A"/>
    <w:rsid w:val="008B4E7B"/>
    <w:rsid w:val="008C1F91"/>
    <w:rsid w:val="008D5475"/>
    <w:rsid w:val="008D7028"/>
    <w:rsid w:val="008E061B"/>
    <w:rsid w:val="008E628B"/>
    <w:rsid w:val="008F156B"/>
    <w:rsid w:val="00910A1C"/>
    <w:rsid w:val="009139FD"/>
    <w:rsid w:val="00920C4F"/>
    <w:rsid w:val="00925355"/>
    <w:rsid w:val="009278F9"/>
    <w:rsid w:val="009316AB"/>
    <w:rsid w:val="009416DE"/>
    <w:rsid w:val="00955DC1"/>
    <w:rsid w:val="00956161"/>
    <w:rsid w:val="00956EEC"/>
    <w:rsid w:val="00962AA9"/>
    <w:rsid w:val="009737C8"/>
    <w:rsid w:val="00980A16"/>
    <w:rsid w:val="00993284"/>
    <w:rsid w:val="0099659D"/>
    <w:rsid w:val="009B1278"/>
    <w:rsid w:val="009B6F7C"/>
    <w:rsid w:val="009D13A9"/>
    <w:rsid w:val="009F1F98"/>
    <w:rsid w:val="009F5A5D"/>
    <w:rsid w:val="00A10B1F"/>
    <w:rsid w:val="00A15DE7"/>
    <w:rsid w:val="00A2417A"/>
    <w:rsid w:val="00A312F7"/>
    <w:rsid w:val="00A627A4"/>
    <w:rsid w:val="00A71C60"/>
    <w:rsid w:val="00A73821"/>
    <w:rsid w:val="00A74D1E"/>
    <w:rsid w:val="00A844F1"/>
    <w:rsid w:val="00A85B73"/>
    <w:rsid w:val="00A87E9C"/>
    <w:rsid w:val="00A95162"/>
    <w:rsid w:val="00A968BE"/>
    <w:rsid w:val="00AA47AD"/>
    <w:rsid w:val="00AC486C"/>
    <w:rsid w:val="00AD0515"/>
    <w:rsid w:val="00AD6E1D"/>
    <w:rsid w:val="00AD7DEE"/>
    <w:rsid w:val="00AE5AA0"/>
    <w:rsid w:val="00AE61D0"/>
    <w:rsid w:val="00AE6AC5"/>
    <w:rsid w:val="00AE7207"/>
    <w:rsid w:val="00AF1F85"/>
    <w:rsid w:val="00AF2855"/>
    <w:rsid w:val="00AF4DC3"/>
    <w:rsid w:val="00B216E1"/>
    <w:rsid w:val="00B2332E"/>
    <w:rsid w:val="00B3277D"/>
    <w:rsid w:val="00B33987"/>
    <w:rsid w:val="00B349A7"/>
    <w:rsid w:val="00B34B10"/>
    <w:rsid w:val="00B4131B"/>
    <w:rsid w:val="00B53706"/>
    <w:rsid w:val="00B632D3"/>
    <w:rsid w:val="00B645ED"/>
    <w:rsid w:val="00B672CC"/>
    <w:rsid w:val="00B772F6"/>
    <w:rsid w:val="00B93B41"/>
    <w:rsid w:val="00B97361"/>
    <w:rsid w:val="00BA59A3"/>
    <w:rsid w:val="00BB33F0"/>
    <w:rsid w:val="00BD4119"/>
    <w:rsid w:val="00BD5321"/>
    <w:rsid w:val="00BE02BD"/>
    <w:rsid w:val="00BE2926"/>
    <w:rsid w:val="00C003BF"/>
    <w:rsid w:val="00C32B50"/>
    <w:rsid w:val="00C34653"/>
    <w:rsid w:val="00C352CE"/>
    <w:rsid w:val="00C368FB"/>
    <w:rsid w:val="00C52548"/>
    <w:rsid w:val="00C57F4B"/>
    <w:rsid w:val="00C742AE"/>
    <w:rsid w:val="00C8621B"/>
    <w:rsid w:val="00C867B9"/>
    <w:rsid w:val="00C90F12"/>
    <w:rsid w:val="00CC2944"/>
    <w:rsid w:val="00CC300A"/>
    <w:rsid w:val="00CC5A42"/>
    <w:rsid w:val="00CD2688"/>
    <w:rsid w:val="00CE37A4"/>
    <w:rsid w:val="00CE37DE"/>
    <w:rsid w:val="00CE5F02"/>
    <w:rsid w:val="00CF6534"/>
    <w:rsid w:val="00D040C0"/>
    <w:rsid w:val="00D06BAC"/>
    <w:rsid w:val="00D12D72"/>
    <w:rsid w:val="00D15DD9"/>
    <w:rsid w:val="00D21B3E"/>
    <w:rsid w:val="00D3307E"/>
    <w:rsid w:val="00D37422"/>
    <w:rsid w:val="00D433ED"/>
    <w:rsid w:val="00D4368A"/>
    <w:rsid w:val="00D43BF8"/>
    <w:rsid w:val="00D45005"/>
    <w:rsid w:val="00D577A6"/>
    <w:rsid w:val="00D60576"/>
    <w:rsid w:val="00D770ED"/>
    <w:rsid w:val="00D8039B"/>
    <w:rsid w:val="00D82C5C"/>
    <w:rsid w:val="00D90FBC"/>
    <w:rsid w:val="00D91E8B"/>
    <w:rsid w:val="00D934E6"/>
    <w:rsid w:val="00DA2D5C"/>
    <w:rsid w:val="00DB5AB2"/>
    <w:rsid w:val="00DC187C"/>
    <w:rsid w:val="00DD763F"/>
    <w:rsid w:val="00DE03C0"/>
    <w:rsid w:val="00DF441C"/>
    <w:rsid w:val="00E106CB"/>
    <w:rsid w:val="00E14965"/>
    <w:rsid w:val="00E15FA7"/>
    <w:rsid w:val="00E21320"/>
    <w:rsid w:val="00E217B4"/>
    <w:rsid w:val="00E24D93"/>
    <w:rsid w:val="00E254B4"/>
    <w:rsid w:val="00E26246"/>
    <w:rsid w:val="00E33C83"/>
    <w:rsid w:val="00E340AD"/>
    <w:rsid w:val="00E447D4"/>
    <w:rsid w:val="00E45055"/>
    <w:rsid w:val="00E57430"/>
    <w:rsid w:val="00E67B84"/>
    <w:rsid w:val="00E82343"/>
    <w:rsid w:val="00E85B5A"/>
    <w:rsid w:val="00E928A7"/>
    <w:rsid w:val="00E95BAB"/>
    <w:rsid w:val="00E96D6C"/>
    <w:rsid w:val="00EA14B3"/>
    <w:rsid w:val="00EA1BF4"/>
    <w:rsid w:val="00EA44F4"/>
    <w:rsid w:val="00EB5F78"/>
    <w:rsid w:val="00ED19C6"/>
    <w:rsid w:val="00EE228D"/>
    <w:rsid w:val="00EE34F5"/>
    <w:rsid w:val="00EE485D"/>
    <w:rsid w:val="00EF1C1F"/>
    <w:rsid w:val="00EF2B00"/>
    <w:rsid w:val="00EF3D4D"/>
    <w:rsid w:val="00EF6296"/>
    <w:rsid w:val="00F065AB"/>
    <w:rsid w:val="00F068D6"/>
    <w:rsid w:val="00F06C7A"/>
    <w:rsid w:val="00F13CFD"/>
    <w:rsid w:val="00F15686"/>
    <w:rsid w:val="00F24679"/>
    <w:rsid w:val="00F2570F"/>
    <w:rsid w:val="00F27292"/>
    <w:rsid w:val="00F53624"/>
    <w:rsid w:val="00F70AA1"/>
    <w:rsid w:val="00F74422"/>
    <w:rsid w:val="00F809C5"/>
    <w:rsid w:val="00F84CA6"/>
    <w:rsid w:val="00F9184D"/>
    <w:rsid w:val="00FA6A18"/>
    <w:rsid w:val="00FA791E"/>
    <w:rsid w:val="00FC1FFB"/>
    <w:rsid w:val="00FC2863"/>
    <w:rsid w:val="00FC374B"/>
    <w:rsid w:val="00FE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4F728B"/>
  <w15:chartTrackingRefBased/>
  <w15:docId w15:val="{7D65E5BC-DF2A-46F9-A295-B318B47A6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53624"/>
    <w:pPr>
      <w:ind w:firstLine="567"/>
      <w:jc w:val="both"/>
    </w:pPr>
    <w:rPr>
      <w:sz w:val="24"/>
      <w:szCs w:val="24"/>
    </w:rPr>
  </w:style>
  <w:style w:type="paragraph" w:styleId="Nadpis1">
    <w:name w:val="heading 1"/>
    <w:next w:val="Normln"/>
    <w:qFormat/>
    <w:rsid w:val="00F53624"/>
    <w:pPr>
      <w:keepNext/>
      <w:numPr>
        <w:numId w:val="1"/>
      </w:numPr>
      <w:spacing w:before="240" w:after="60"/>
      <w:ind w:left="936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next w:val="Normln"/>
    <w:qFormat/>
    <w:rsid w:val="00F53624"/>
    <w:pPr>
      <w:keepNext/>
      <w:numPr>
        <w:ilvl w:val="1"/>
        <w:numId w:val="1"/>
      </w:numPr>
      <w:spacing w:before="240" w:after="60"/>
      <w:ind w:left="1106"/>
      <w:outlineLvl w:val="1"/>
    </w:pPr>
    <w:rPr>
      <w:rFonts w:ascii="Arial" w:hAnsi="Arial" w:cs="Arial"/>
      <w:b/>
      <w:bCs/>
      <w:sz w:val="28"/>
      <w:szCs w:val="28"/>
    </w:rPr>
  </w:style>
  <w:style w:type="paragraph" w:styleId="Nadpis3">
    <w:name w:val="heading 3"/>
    <w:next w:val="Normln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qFormat/>
    <w:pPr>
      <w:keepNext/>
      <w:jc w:val="right"/>
      <w:outlineLvl w:val="3"/>
    </w:pPr>
    <w:rPr>
      <w:rFonts w:ascii="Arial" w:hAnsi="Arial" w:cs="Arial"/>
      <w:b/>
      <w:bCs/>
      <w:sz w:val="36"/>
    </w:rPr>
  </w:style>
  <w:style w:type="paragraph" w:styleId="Nadpis5">
    <w:name w:val="heading 5"/>
    <w:basedOn w:val="Normln"/>
    <w:next w:val="Normln"/>
    <w:qFormat/>
    <w:pPr>
      <w:keepNext/>
      <w:jc w:val="left"/>
      <w:outlineLvl w:val="4"/>
    </w:pPr>
    <w:rPr>
      <w:rFonts w:ascii="Arial Narrow" w:hAnsi="Arial Narrow" w:cs="Arial"/>
      <w:b/>
      <w:bCs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 Narrow" w:hAnsi="Arial Narrow" w:cs="Arial"/>
      <w:sz w:val="40"/>
    </w:rPr>
  </w:style>
  <w:style w:type="paragraph" w:styleId="Nadpis7">
    <w:name w:val="heading 7"/>
    <w:basedOn w:val="Normln"/>
    <w:next w:val="Normln"/>
    <w:qFormat/>
    <w:pPr>
      <w:keepNext/>
      <w:framePr w:hSpace="142" w:wrap="around" w:hAnchor="margin" w:xAlign="center" w:y="9436"/>
      <w:jc w:val="left"/>
      <w:outlineLvl w:val="6"/>
    </w:pPr>
    <w:rPr>
      <w:rFonts w:ascii="Arial" w:hAnsi="Arial" w:cs="Arial"/>
      <w:i/>
      <w:iCs/>
      <w:sz w:val="12"/>
    </w:rPr>
  </w:style>
  <w:style w:type="paragraph" w:styleId="Nadpis8">
    <w:name w:val="heading 8"/>
    <w:basedOn w:val="Normln"/>
    <w:next w:val="Normln"/>
    <w:qFormat/>
    <w:pPr>
      <w:keepNext/>
      <w:framePr w:hSpace="142" w:wrap="around" w:hAnchor="margin" w:xAlign="center" w:y="9436"/>
      <w:jc w:val="right"/>
      <w:outlineLvl w:val="7"/>
    </w:pPr>
    <w:rPr>
      <w:rFonts w:ascii="Arial" w:hAnsi="Arial" w:cs="Arial"/>
      <w:i/>
      <w:iCs/>
      <w:sz w:val="12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left" w:pos="284"/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styleId="slostrnky">
    <w:name w:val="page number"/>
    <w:basedOn w:val="Standardnpsmoodstavce"/>
    <w:semiHidden/>
  </w:style>
  <w:style w:type="paragraph" w:styleId="Obsah1">
    <w:name w:val="toc 1"/>
    <w:basedOn w:val="Normln"/>
    <w:next w:val="Normln"/>
    <w:autoRedefine/>
    <w:uiPriority w:val="39"/>
    <w:pPr>
      <w:spacing w:before="120" w:after="120"/>
      <w:jc w:val="left"/>
    </w:pPr>
    <w:rPr>
      <w:b/>
      <w:bCs/>
      <w:caps/>
    </w:rPr>
  </w:style>
  <w:style w:type="paragraph" w:styleId="Obsah2">
    <w:name w:val="toc 2"/>
    <w:basedOn w:val="Normln"/>
    <w:next w:val="Normln"/>
    <w:autoRedefine/>
    <w:semiHidden/>
    <w:pPr>
      <w:ind w:left="240"/>
      <w:jc w:val="left"/>
    </w:pPr>
    <w:rPr>
      <w:smallCaps/>
    </w:rPr>
  </w:style>
  <w:style w:type="paragraph" w:styleId="Obsah3">
    <w:name w:val="toc 3"/>
    <w:basedOn w:val="Normln"/>
    <w:next w:val="Normln"/>
    <w:autoRedefine/>
    <w:semiHidden/>
    <w:pPr>
      <w:ind w:left="480"/>
      <w:jc w:val="left"/>
    </w:pPr>
    <w:rPr>
      <w:i/>
      <w:iCs/>
    </w:rPr>
  </w:style>
  <w:style w:type="character" w:styleId="Hypertextovodkaz">
    <w:name w:val="Hyperlink"/>
    <w:uiPriority w:val="99"/>
    <w:rPr>
      <w:color w:val="0000FF"/>
      <w:u w:val="single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F70AA1"/>
    <w:pPr>
      <w:ind w:firstLine="0"/>
      <w:jc w:val="left"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ProsttextChar">
    <w:name w:val="Prostý text Char"/>
    <w:link w:val="Prosttext"/>
    <w:uiPriority w:val="99"/>
    <w:semiHidden/>
    <w:rsid w:val="00F70AA1"/>
    <w:rPr>
      <w:rFonts w:ascii="Consolas" w:eastAsia="Calibri" w:hAnsi="Consolas" w:cs="Times New Roman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93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WIN32APL\OFFICE2.000\Template\TreeInfo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12BB5-694F-4563-A1C0-7A3104823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TreeInfo.dot</Template>
  <TotalTime>0</TotalTime>
  <Pages>1</Pages>
  <Words>117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Dokumentace BLOCK a.s.</vt:lpstr>
    </vt:vector>
  </TitlesOfParts>
  <Company>Block a.s.</Company>
  <LinksUpToDate>false</LinksUpToDate>
  <CharactersWithSpaces>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Dokumentace BLOCK a.s.</dc:title>
  <dc:subject/>
  <dc:creator>kub</dc:creator>
  <cp:keywords/>
  <dc:description/>
  <cp:lastModifiedBy>Účet Microsoft</cp:lastModifiedBy>
  <cp:revision>2</cp:revision>
  <cp:lastPrinted>2021-12-10T09:02:00Z</cp:lastPrinted>
  <dcterms:created xsi:type="dcterms:W3CDTF">2024-02-23T08:04:00Z</dcterms:created>
  <dcterms:modified xsi:type="dcterms:W3CDTF">2024-02-23T08:04:00Z</dcterms:modified>
</cp:coreProperties>
</file>